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6C616D" w:rsidP="00F8498E" w:rsidRDefault="00F443AD" w14:paraId="7F2AEAD7" w14:textId="161E1DB0">
      <w:pPr>
        <w:pStyle w:val="Heading3"/>
      </w:pPr>
      <w:r w:rsidRPr="00C1593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1CD779" wp14:editId="2FC3656B">
                <wp:simplePos x="0" y="0"/>
                <wp:positionH relativeFrom="column">
                  <wp:posOffset>7147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5080" b="6350"/>
                <wp:wrapTopAndBottom/>
                <wp:docPr id="440604578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3D38A3" w:rsidR="0006718D" w:rsidP="0006718D" w:rsidRDefault="001E6CF6" w14:paraId="3830B8A2" w14:textId="27014FEA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WS</w:t>
                            </w:r>
                            <w:r w:rsidR="0024359D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</w:t>
                            </w:r>
                            <w:r w:rsidR="000A6E52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F443AD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511CD779">
                <v:stroke joinstyle="miter"/>
                <v:path gradientshapeok="t" o:connecttype="rect"/>
              </v:shapetype>
              <v:shape id="Text Box 9" style="position:absolute;margin-left:.55pt;margin-top:99.2pt;width:107.6pt;height:21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spid="_x0000_s1026" fillcolor="#939597 [3208]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8Dhn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3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">
                <v:textbox style="mso-fit-shape-to-text:t">
                  <w:txbxContent>
                    <w:p w:rsidRPr="003D38A3" w:rsidR="0006718D" w:rsidP="0006718D" w:rsidRDefault="001E6CF6" w14:paraId="3830B8A2" w14:textId="27014FEA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WS</w:t>
                      </w:r>
                      <w:r w:rsidR="0024359D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</w:t>
                      </w:r>
                      <w:r w:rsidR="000A6E52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F443AD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:rsidRPr="00F8498E" w:rsidR="00F8498E" w:rsidP="00F8498E" w:rsidRDefault="00F8498E" w14:paraId="375BCF29" w14:textId="3043F2E4">
      <w:pPr>
        <w:pStyle w:val="Heading3"/>
        <w:rPr>
          <w:b/>
          <w:bCs/>
        </w:rPr>
      </w:pPr>
      <w:r w:rsidRPr="5E6A42F7">
        <w:rPr>
          <w:rStyle w:val="normaltextrun"/>
        </w:rPr>
        <w:t xml:space="preserve">This form should be completed by the student with support from their family where required, before the work </w:t>
      </w:r>
      <w:r w:rsidR="001E6CF6">
        <w:rPr>
          <w:rStyle w:val="normaltextrun"/>
        </w:rPr>
        <w:t>sampling placement</w:t>
      </w:r>
      <w:r w:rsidRPr="5E6A42F7">
        <w:rPr>
          <w:rStyle w:val="normaltextrun"/>
        </w:rPr>
        <w:t xml:space="preserve"> begins. It provides the employer with an overview of individual student goals and any support needs. Please tick the relevant boxes and provide short explanations where needed.</w:t>
      </w:r>
      <w:r>
        <w:t xml:space="preserve"> Note. this document should be read in conjunction with </w:t>
      </w:r>
      <w:r w:rsidRPr="5E6A42F7">
        <w:rPr>
          <w:b/>
          <w:bCs/>
        </w:rPr>
        <w:t>W</w:t>
      </w:r>
      <w:r w:rsidR="001E6CF6">
        <w:rPr>
          <w:b/>
          <w:bCs/>
        </w:rPr>
        <w:t>S</w:t>
      </w:r>
      <w:r w:rsidRPr="5E6A42F7">
        <w:rPr>
          <w:b/>
          <w:bCs/>
        </w:rPr>
        <w:t>P.1 Pre-Placement Plan – Teacher Information</w:t>
      </w:r>
    </w:p>
    <w:p w:rsidRPr="00C15937" w:rsidR="00A75E2C" w:rsidP="00F8498E" w:rsidRDefault="0006718D" w14:paraId="234152A6" w14:textId="770935A4">
      <w:pPr>
        <w:pStyle w:val="Heading3"/>
      </w:pPr>
      <w:r w:rsidRPr="00C1593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C8E25A" wp14:editId="59590903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198558370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3D38A3" w:rsidR="0006718D" w:rsidP="008F3896" w:rsidRDefault="0024359D" w14:paraId="59540646" w14:textId="02939EB0">
                            <w:pPr>
                              <w:pStyle w:val="CourseContainedHeader"/>
                              <w:shd w:val="clear" w:color="auto" w:fill="030083" w:themeFill="accent1"/>
                            </w:pPr>
                            <w:r>
                              <w:t>Pre-Placement Student Introduction</w:t>
                            </w:r>
                            <w:r w:rsidR="0006718D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_x0000_s1027" style="position:absolute;margin-left:0;margin-top:120.75pt;width:295.95pt;height:28.4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fillcolor="#030083 [3204]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" w14:anchorId="74C8E25A">
                <v:textbox style="mso-fit-shape-to-text:t">
                  <w:txbxContent>
                    <w:p w:rsidRPr="003D38A3" w:rsidR="0006718D" w:rsidP="008F3896" w:rsidRDefault="0024359D" w14:paraId="59540646" w14:textId="02939EB0">
                      <w:pPr>
                        <w:pStyle w:val="CourseContainedHeader"/>
                        <w:shd w:val="clear" w:color="auto" w:fill="030083" w:themeFill="accent1"/>
                      </w:pPr>
                      <w:r>
                        <w:t>Pre-Placement Student Introduction</w:t>
                      </w:r>
                      <w:r w:rsidR="0006718D">
                        <w:t xml:space="preserve"> 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tbl>
      <w:tblPr>
        <w:tblStyle w:val="TableGrid"/>
        <w:tblW w:w="9351" w:type="dxa"/>
        <w:tblBorders>
          <w:left w:val="none" w:color="auto" w:sz="0" w:space="0"/>
          <w:right w:val="none" w:color="auto" w:sz="0" w:space="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38"/>
        <w:gridCol w:w="5670"/>
        <w:gridCol w:w="1843"/>
      </w:tblGrid>
      <w:tr w:rsidRPr="0049081F" w:rsidR="005E03FA" w:rsidTr="00F97096" w14:paraId="5E4144B0" w14:textId="77777777"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939597" w:themeFill="accent5"/>
            <w:vAlign w:val="center"/>
          </w:tcPr>
          <w:p w:rsidRPr="00645F0F" w:rsidR="005E03FA" w:rsidP="00117B24" w:rsidRDefault="005E03FA" w14:paraId="111EE5E9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 w:rsidRPr="00645F0F"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Created by</w:t>
            </w: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939597" w:themeFill="accent5"/>
            <w:vAlign w:val="center"/>
          </w:tcPr>
          <w:p w:rsidRPr="00645F0F" w:rsidR="005E03FA" w:rsidP="00117B24" w:rsidRDefault="00F97096" w14:paraId="6966DE8E" w14:textId="7EEDBC7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to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645F0F" w:rsidR="005E03FA" w:rsidP="00117B24" w:rsidRDefault="005E03FA" w14:paraId="2A74CF4B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 w:rsidRPr="00645F0F"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For</w:t>
            </w:r>
          </w:p>
        </w:tc>
      </w:tr>
      <w:tr w:rsidRPr="0049081F" w:rsidR="00F8498E" w:rsidTr="00BA5D2C" w14:paraId="58F41217" w14:textId="77777777">
        <w:trPr>
          <w:trHeight w:val="272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AAB18" w:themeFill="accent4"/>
            <w:vAlign w:val="center"/>
          </w:tcPr>
          <w:p w:rsidRPr="0049081F" w:rsidR="00F8498E" w:rsidP="00117B24" w:rsidRDefault="00F8498E" w14:paraId="08F508FB" w14:textId="305151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</w:t>
            </w:r>
          </w:p>
        </w:tc>
        <w:tc>
          <w:tcPr>
            <w:tcW w:w="5670" w:type="dxa"/>
            <w:vMerge w:val="restart"/>
            <w:tcBorders>
              <w:top w:val="single" w:color="auto" w:sz="4" w:space="0"/>
            </w:tcBorders>
            <w:vAlign w:val="center"/>
          </w:tcPr>
          <w:p w:rsidRPr="0049081F" w:rsidR="00F8498E" w:rsidP="00117B24" w:rsidRDefault="00FD0A4B" w14:paraId="3B662E05" w14:textId="735F0C8C">
            <w:pPr>
              <w:jc w:val="center"/>
              <w:rPr>
                <w:rFonts w:ascii="Arial" w:hAnsi="Arial" w:cs="Arial"/>
              </w:rPr>
            </w:pPr>
            <w:r w:rsidRPr="0049081F">
              <w:rPr>
                <w:rFonts w:ascii="Arial" w:hAnsi="Arial" w:cs="Arial"/>
              </w:rPr>
              <w:t xml:space="preserve">provide </w:t>
            </w:r>
            <w:r w:rsidRPr="00FD0A4B">
              <w:rPr>
                <w:rFonts w:ascii="Arial" w:hAnsi="Arial" w:cs="Arial"/>
                <w:color w:val="000000" w:themeColor="accent6"/>
              </w:rPr>
              <w:t xml:space="preserve">Industry representatives </w:t>
            </w:r>
            <w:r w:rsidRPr="0049081F">
              <w:rPr>
                <w:rFonts w:ascii="Arial" w:hAnsi="Arial" w:cs="Arial"/>
              </w:rPr>
              <w:t xml:space="preserve">with relevant backgrounding </w:t>
            </w:r>
            <w:r>
              <w:rPr>
                <w:rFonts w:ascii="Arial" w:hAnsi="Arial" w:cs="Arial"/>
              </w:rPr>
              <w:t>on student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right w:val="single" w:color="auto" w:sz="4" w:space="0"/>
            </w:tcBorders>
            <w:shd w:val="clear" w:color="auto" w:fill="030083" w:themeFill="accent1"/>
            <w:vAlign w:val="center"/>
          </w:tcPr>
          <w:p w:rsidRPr="0049081F" w:rsidR="00F8498E" w:rsidP="00117B24" w:rsidRDefault="00F8498E" w14:paraId="5A004F6E" w14:textId="1F7E42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Industry</w:t>
            </w:r>
          </w:p>
        </w:tc>
      </w:tr>
      <w:tr w:rsidRPr="0049081F" w:rsidR="00F8498E" w:rsidTr="00BA5D2C" w14:paraId="4567B935" w14:textId="77777777"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939597" w:themeFill="accent5"/>
            <w:vAlign w:val="center"/>
          </w:tcPr>
          <w:p w:rsidR="00F8498E" w:rsidP="00117B24" w:rsidRDefault="00F8498E" w14:paraId="2634B31E" w14:textId="3B352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Family</w:t>
            </w:r>
          </w:p>
        </w:tc>
        <w:tc>
          <w:tcPr>
            <w:tcW w:w="5670" w:type="dxa"/>
            <w:vMerge/>
            <w:vAlign w:val="center"/>
          </w:tcPr>
          <w:p w:rsidR="00F8498E" w:rsidP="00117B24" w:rsidRDefault="00F8498E" w14:paraId="4EC845BD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right w:val="single" w:color="auto" w:sz="4" w:space="0"/>
            </w:tcBorders>
            <w:shd w:val="clear" w:color="auto" w:fill="030083" w:themeFill="accent1"/>
            <w:vAlign w:val="center"/>
          </w:tcPr>
          <w:p w:rsidR="00F8498E" w:rsidP="00117B24" w:rsidRDefault="00F8498E" w14:paraId="74283435" w14:textId="7777777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A39A4" w:rsidP="00FA39A4" w:rsidRDefault="00FA39A4" w14:paraId="2A0E6489" w14:textId="77777777">
      <w:pPr>
        <w:pStyle w:val="Heading4"/>
      </w:pPr>
    </w:p>
    <w:p w:rsidR="00FA39A4" w:rsidP="00FA39A4" w:rsidRDefault="00FA39A4" w14:paraId="5214D6FA" w14:textId="53421AE3">
      <w:pPr>
        <w:pStyle w:val="Heading4"/>
      </w:pPr>
      <w:r>
        <w:t>Student Details</w:t>
      </w:r>
    </w:p>
    <w:p w:rsidR="00FA39A4" w:rsidP="00FA39A4" w:rsidRDefault="00FA39A4" w14:paraId="04880ED0" w14:textId="77777777">
      <w:pPr>
        <w:rPr>
          <w:lang w:eastAsia="en-AU"/>
        </w:rPr>
      </w:pPr>
      <w:r>
        <w:rPr>
          <w:lang w:eastAsia="en-AU"/>
        </w:rPr>
        <w:t xml:space="preserve">Provide student details relevant to Industry </w:t>
      </w:r>
    </w:p>
    <w:tbl>
      <w:tblPr>
        <w:tblStyle w:val="TableGrid"/>
        <w:tblW w:w="9351" w:type="dxa"/>
        <w:tblBorders>
          <w:left w:val="none" w:color="auto" w:sz="0" w:space="0"/>
          <w:right w:val="none" w:color="auto" w:sz="0" w:space="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22"/>
        <w:gridCol w:w="7229"/>
      </w:tblGrid>
      <w:tr w:rsidRPr="0049081F" w:rsidR="00FA39A4" w:rsidTr="00471C89" w14:paraId="402D2D62" w14:textId="77777777">
        <w:trPr>
          <w:trHeight w:val="382"/>
        </w:trPr>
        <w:tc>
          <w:tcPr>
            <w:tcW w:w="2122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AF3BCF" w:rsidR="00FA39A4" w:rsidP="00471C89" w:rsidRDefault="00FA39A4" w14:paraId="72ACFACE" w14:textId="77777777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Student Name</w:t>
            </w:r>
          </w:p>
        </w:tc>
        <w:tc>
          <w:tcPr>
            <w:tcW w:w="72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AF3BCF" w:rsidR="00FA39A4" w:rsidP="00471C89" w:rsidRDefault="00FA39A4" w14:paraId="711EA858" w14:textId="77777777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Pr="0049081F" w:rsidR="00FA39A4" w:rsidTr="00471C89" w14:paraId="5A8F0127" w14:textId="77777777">
        <w:trPr>
          <w:trHeight w:val="379"/>
        </w:trPr>
        <w:tc>
          <w:tcPr>
            <w:tcW w:w="2122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AF3BCF" w:rsidR="00FA39A4" w:rsidP="00471C89" w:rsidRDefault="00FA39A4" w14:paraId="2032D45B" w14:textId="77777777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Year Level</w:t>
            </w:r>
          </w:p>
        </w:tc>
        <w:tc>
          <w:tcPr>
            <w:tcW w:w="72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AF3BCF" w:rsidR="00FA39A4" w:rsidP="00471C89" w:rsidRDefault="00FA39A4" w14:paraId="59097309" w14:textId="77777777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:rsidR="00FA39A4" w:rsidP="00FA39A4" w:rsidRDefault="00FA39A4" w14:paraId="3B2C09B0" w14:textId="77777777">
      <w:pPr>
        <w:pStyle w:val="Heading4"/>
      </w:pPr>
    </w:p>
    <w:p w:rsidR="00FA39A4" w:rsidP="00FA39A4" w:rsidRDefault="00FA39A4" w14:paraId="237C7A95" w14:textId="77777777">
      <w:pPr>
        <w:pStyle w:val="Heading4"/>
      </w:pPr>
      <w:r>
        <w:t>School Contact Details</w:t>
      </w:r>
    </w:p>
    <w:p w:rsidR="00FA39A4" w:rsidP="00FA39A4" w:rsidRDefault="00FA39A4" w14:paraId="79777134" w14:textId="77777777">
      <w:pPr>
        <w:rPr>
          <w:lang w:eastAsia="en-AU"/>
        </w:rPr>
      </w:pPr>
      <w:r>
        <w:rPr>
          <w:lang w:eastAsia="en-AU"/>
        </w:rPr>
        <w:t xml:space="preserve">Provide School contact information relevant to Industry </w:t>
      </w:r>
    </w:p>
    <w:tbl>
      <w:tblPr>
        <w:tblStyle w:val="TableGrid"/>
        <w:tblW w:w="9351" w:type="dxa"/>
        <w:tblBorders>
          <w:left w:val="none" w:color="auto" w:sz="0" w:space="0"/>
          <w:right w:val="none" w:color="auto" w:sz="0" w:space="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22"/>
        <w:gridCol w:w="7229"/>
      </w:tblGrid>
      <w:tr w:rsidRPr="0049081F" w:rsidR="00FA39A4" w:rsidTr="00471C89" w14:paraId="212DA372" w14:textId="77777777">
        <w:trPr>
          <w:trHeight w:val="382"/>
        </w:trPr>
        <w:tc>
          <w:tcPr>
            <w:tcW w:w="2122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AF3BCF" w:rsidR="00FA39A4" w:rsidP="00471C89" w:rsidRDefault="00FA39A4" w14:paraId="763ED83D" w14:textId="77777777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AF3BCF">
              <w:rPr>
                <w:rFonts w:ascii="Arial" w:hAnsi="Arial" w:cs="Arial"/>
                <w:b/>
                <w:bCs/>
                <w:color w:val="FFFFFF" w:themeColor="background1"/>
              </w:rPr>
              <w:t>School Name</w:t>
            </w:r>
          </w:p>
        </w:tc>
        <w:tc>
          <w:tcPr>
            <w:tcW w:w="72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AF3BCF" w:rsidR="00FA39A4" w:rsidP="00471C89" w:rsidRDefault="00FA39A4" w14:paraId="63FAA234" w14:textId="77777777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Pr="0049081F" w:rsidR="00FA39A4" w:rsidTr="00471C89" w14:paraId="0F4550B0" w14:textId="77777777">
        <w:trPr>
          <w:trHeight w:val="379"/>
        </w:trPr>
        <w:tc>
          <w:tcPr>
            <w:tcW w:w="2122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AF3BCF" w:rsidR="00FA39A4" w:rsidP="00471C89" w:rsidRDefault="00FA39A4" w14:paraId="6EE41E3C" w14:textId="77777777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Teacher Name</w:t>
            </w:r>
          </w:p>
        </w:tc>
        <w:tc>
          <w:tcPr>
            <w:tcW w:w="72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AF3BCF" w:rsidR="00FA39A4" w:rsidP="00471C89" w:rsidRDefault="00FA39A4" w14:paraId="4068CB20" w14:textId="77777777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Pr="0049081F" w:rsidR="00FA39A4" w:rsidTr="00471C89" w14:paraId="54677478" w14:textId="77777777">
        <w:trPr>
          <w:trHeight w:val="379"/>
        </w:trPr>
        <w:tc>
          <w:tcPr>
            <w:tcW w:w="2122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AF3BCF" w:rsidR="00FA39A4" w:rsidP="00471C89" w:rsidRDefault="00FA39A4" w14:paraId="71351D0B" w14:textId="77777777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Contact Email</w:t>
            </w:r>
          </w:p>
        </w:tc>
        <w:tc>
          <w:tcPr>
            <w:tcW w:w="72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AF3BCF" w:rsidR="00FA39A4" w:rsidP="00471C89" w:rsidRDefault="00FA39A4" w14:paraId="1DA8162D" w14:textId="77777777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:rsidR="00FA39A4" w:rsidP="009A7A96" w:rsidRDefault="00FA39A4" w14:paraId="62C24E48" w14:textId="77777777">
      <w:pPr>
        <w:pStyle w:val="Heading4"/>
      </w:pPr>
    </w:p>
    <w:p w:rsidR="009A7A96" w:rsidP="009A7A96" w:rsidRDefault="00FA39A4" w14:paraId="64D7DC16" w14:textId="17F66864">
      <w:pPr>
        <w:pStyle w:val="Heading4"/>
      </w:pPr>
      <w:r>
        <w:t xml:space="preserve">Student Experience and Goals </w:t>
      </w:r>
    </w:p>
    <w:p w:rsidR="005E03FA" w:rsidRDefault="001D2D84" w14:paraId="1E6297BE" w14:textId="50076A11">
      <w:pPr>
        <w:rPr>
          <w:lang w:eastAsia="en-AU"/>
        </w:rPr>
      </w:pPr>
      <w:r>
        <w:rPr>
          <w:lang w:eastAsia="en-AU"/>
        </w:rPr>
        <w:t xml:space="preserve">Provide </w:t>
      </w:r>
      <w:r w:rsidR="008C3DE1">
        <w:rPr>
          <w:lang w:eastAsia="en-AU"/>
        </w:rPr>
        <w:t>individualised information</w:t>
      </w:r>
      <w:r>
        <w:rPr>
          <w:lang w:eastAsia="en-AU"/>
        </w:rPr>
        <w:t xml:space="preserve"> </w:t>
      </w:r>
      <w:r w:rsidR="008F08A0">
        <w:rPr>
          <w:lang w:eastAsia="en-AU"/>
        </w:rPr>
        <w:t>relevant to</w:t>
      </w:r>
      <w:r w:rsidR="009F40EA">
        <w:rPr>
          <w:lang w:eastAsia="en-AU"/>
        </w:rPr>
        <w:t xml:space="preserve"> </w:t>
      </w:r>
      <w:r w:rsidR="008C3DE1">
        <w:rPr>
          <w:lang w:eastAsia="en-AU"/>
        </w:rPr>
        <w:t>Industry</w:t>
      </w:r>
    </w:p>
    <w:tbl>
      <w:tblPr>
        <w:tblStyle w:val="TableGrid"/>
        <w:tblW w:w="9351" w:type="dxa"/>
        <w:tblBorders>
          <w:left w:val="none" w:color="auto" w:sz="0" w:space="0"/>
          <w:right w:val="none" w:color="auto" w:sz="0" w:space="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1"/>
      </w:tblGrid>
      <w:tr w:rsidRPr="0049081F" w:rsidR="005E03FA" w:rsidTr="5E6A42F7" w14:paraId="1A7F89AC" w14:textId="77777777">
        <w:trPr>
          <w:trHeight w:val="155"/>
        </w:trPr>
        <w:tc>
          <w:tcPr>
            <w:tcW w:w="9351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49081F" w:rsidR="005E03FA" w:rsidP="00117B24" w:rsidRDefault="008C3DE1" w14:paraId="0BB7853F" w14:textId="762055D1">
            <w:pPr>
              <w:spacing w:before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Experience</w:t>
            </w:r>
          </w:p>
        </w:tc>
      </w:tr>
      <w:tr w:rsidRPr="0049081F" w:rsidR="005E03FA" w:rsidTr="5E6A42F7" w14:paraId="493BAB7D" w14:textId="77777777">
        <w:tc>
          <w:tcPr>
            <w:tcW w:w="9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="008C3DE1" w:rsidP="008C3DE1" w:rsidRDefault="008C3DE1" w14:paraId="29944627" w14:textId="2029FF99">
            <w:pPr>
              <w:spacing w:before="120"/>
              <w:rPr>
                <w:rFonts w:ascii="Arial" w:hAnsi="Arial" w:cs="Arial"/>
                <w:b/>
                <w:bCs/>
              </w:rPr>
            </w:pPr>
            <w:hyperlink r:id="rId11">
              <w:r w:rsidRPr="1439F6F0">
                <w:rPr>
                  <w:rStyle w:val="Hyperlink"/>
                  <w:rFonts w:ascii="Arial" w:hAnsi="Arial" w:cs="Arial"/>
                  <w:b/>
                  <w:bCs/>
                </w:rPr>
                <w:t>Engineering Skills 2024 Syllabus</w:t>
              </w:r>
            </w:hyperlink>
            <w:r w:rsidRPr="1439F6F0">
              <w:rPr>
                <w:rFonts w:ascii="Arial" w:hAnsi="Arial" w:cs="Arial"/>
                <w:b/>
                <w:bCs/>
              </w:rPr>
              <w:t xml:space="preserve"> aligned to Work </w:t>
            </w:r>
            <w:r w:rsidR="001E6CF6">
              <w:rPr>
                <w:rFonts w:ascii="Arial" w:hAnsi="Arial" w:cs="Arial"/>
                <w:b/>
                <w:bCs/>
              </w:rPr>
              <w:t>Sampling Placement</w:t>
            </w:r>
            <w:r w:rsidRPr="1439F6F0">
              <w:rPr>
                <w:rFonts w:ascii="Arial" w:hAnsi="Arial" w:cs="Arial"/>
                <w:b/>
                <w:bCs/>
              </w:rPr>
              <w:t xml:space="preserve"> Opportunity</w:t>
            </w:r>
          </w:p>
          <w:p w:rsidRPr="008C3DE1" w:rsidR="005E03FA" w:rsidP="008C3DE1" w:rsidRDefault="008C3DE1" w14:paraId="7EB6E352" w14:textId="1A483178">
            <w:pPr>
              <w:pStyle w:val="ListParagraph"/>
              <w:numPr>
                <w:ilvl w:val="0"/>
                <w:numId w:val="38"/>
              </w:numPr>
              <w:spacing w:before="120"/>
              <w:rPr>
                <w:rFonts w:cs="Arial"/>
              </w:rPr>
            </w:pPr>
            <w:r w:rsidRPr="5E6A42F7">
              <w:rPr>
                <w:rFonts w:cs="Arial"/>
                <w:b/>
                <w:bCs/>
              </w:rPr>
              <w:t xml:space="preserve">Unit </w:t>
            </w:r>
            <w:r w:rsidRPr="5E6A42F7" w:rsidR="53DC78F0">
              <w:rPr>
                <w:rFonts w:cs="Arial"/>
                <w:b/>
                <w:bCs/>
              </w:rPr>
              <w:t>A</w:t>
            </w:r>
            <w:r w:rsidRPr="5E6A42F7">
              <w:rPr>
                <w:rFonts w:cs="Arial"/>
                <w:b/>
                <w:bCs/>
              </w:rPr>
              <w:t xml:space="preserve"> – </w:t>
            </w:r>
            <w:r w:rsidRPr="5E6A42F7" w:rsidR="3E8E258A">
              <w:rPr>
                <w:rFonts w:cs="Arial"/>
                <w:b/>
                <w:bCs/>
              </w:rPr>
              <w:t>Fitting and Machining</w:t>
            </w:r>
          </w:p>
        </w:tc>
      </w:tr>
      <w:tr w:rsidRPr="0049081F" w:rsidR="00C15937" w:rsidTr="5E6A42F7" w14:paraId="733B0E3D" w14:textId="77777777">
        <w:tc>
          <w:tcPr>
            <w:tcW w:w="9351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FB7D34" w:rsidR="00FB7D34" w:rsidP="00FB7D34" w:rsidRDefault="00FB7D34" w14:paraId="75F6673C" w14:textId="2C2E0FA1">
            <w:pPr>
              <w:spacing w:before="12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FB7D34">
              <w:rPr>
                <w:rFonts w:ascii="Arial" w:hAnsi="Arial" w:cs="Arial"/>
                <w:b/>
                <w:bCs/>
                <w:color w:val="FFFFFF" w:themeColor="background1"/>
              </w:rPr>
              <w:t xml:space="preserve">Student Work </w:t>
            </w:r>
            <w:r w:rsidR="001E6CF6">
              <w:rPr>
                <w:rFonts w:ascii="Arial" w:hAnsi="Arial" w:cs="Arial"/>
                <w:b/>
                <w:bCs/>
                <w:color w:val="FFFFFF" w:themeColor="background1"/>
              </w:rPr>
              <w:t>Sampling Placement</w:t>
            </w:r>
            <w:r w:rsidRPr="00FB7D34">
              <w:rPr>
                <w:rFonts w:ascii="Arial" w:hAnsi="Arial" w:cs="Arial"/>
                <w:b/>
                <w:bCs/>
                <w:color w:val="FFFFFF" w:themeColor="background1"/>
              </w:rPr>
              <w:t xml:space="preserve"> Goals</w:t>
            </w:r>
          </w:p>
          <w:p w:rsidRPr="00FB7D34" w:rsidR="00C15937" w:rsidP="00FB7D34" w:rsidRDefault="00FB7D34" w14:paraId="082E4C8A" w14:textId="7FD4D144">
            <w:pPr>
              <w:rPr>
                <w:rFonts w:ascii="Arial" w:hAnsi="Arial" w:cs="Arial"/>
                <w:i/>
                <w:iCs/>
                <w:color w:val="FFFFFF" w:themeColor="background1"/>
              </w:rPr>
            </w:pPr>
            <w:r w:rsidRPr="00FB7D34">
              <w:rPr>
                <w:rFonts w:ascii="Arial" w:hAnsi="Arial" w:cs="Arial"/>
                <w:i/>
                <w:iCs/>
                <w:color w:val="FFFFFF" w:themeColor="background1"/>
              </w:rPr>
              <w:t xml:space="preserve">Student (and/or their family) to describe what they hope to learn or experience during their work </w:t>
            </w:r>
            <w:r w:rsidR="001E6CF6">
              <w:rPr>
                <w:rFonts w:ascii="Arial" w:hAnsi="Arial" w:cs="Arial"/>
                <w:i/>
                <w:iCs/>
                <w:color w:val="FFFFFF" w:themeColor="background1"/>
              </w:rPr>
              <w:t>sampling</w:t>
            </w:r>
            <w:r w:rsidRPr="00FB7D34">
              <w:rPr>
                <w:rFonts w:ascii="Arial" w:hAnsi="Arial" w:cs="Arial"/>
                <w:i/>
                <w:iCs/>
                <w:color w:val="FFFFFF" w:themeColor="background1"/>
              </w:rPr>
              <w:t xml:space="preserve"> placement.</w:t>
            </w:r>
          </w:p>
        </w:tc>
      </w:tr>
      <w:tr w:rsidRPr="0049081F" w:rsidR="005E03FA" w:rsidTr="5E6A42F7" w14:paraId="0F29D4CD" w14:textId="77777777">
        <w:tc>
          <w:tcPr>
            <w:tcW w:w="9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FB7D34" w:rsidR="005E03FA" w:rsidP="00FB7D34" w:rsidRDefault="005E03FA" w14:paraId="0B672602" w14:textId="64F5487F">
            <w:pPr>
              <w:spacing w:before="120" w:after="0"/>
              <w:contextualSpacing/>
              <w:rPr>
                <w:rFonts w:cs="Arial"/>
              </w:rPr>
            </w:pPr>
          </w:p>
        </w:tc>
      </w:tr>
      <w:tr w:rsidRPr="0049081F" w:rsidR="00FB7D34" w:rsidTr="5E6A42F7" w14:paraId="7EF5B5B9" w14:textId="77777777">
        <w:tc>
          <w:tcPr>
            <w:tcW w:w="9351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B550E5" w:rsidR="00B550E5" w:rsidP="00B550E5" w:rsidRDefault="00B550E5" w14:paraId="1A2D0770" w14:textId="77777777">
            <w:pPr>
              <w:spacing w:before="12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B550E5">
              <w:rPr>
                <w:rFonts w:ascii="Arial" w:hAnsi="Arial" w:cs="Arial"/>
                <w:b/>
                <w:bCs/>
                <w:color w:val="FFFFFF" w:themeColor="background1"/>
              </w:rPr>
              <w:t>Student information</w:t>
            </w:r>
          </w:p>
          <w:p w:rsidRPr="00B550E5" w:rsidR="00FB7D34" w:rsidP="00B550E5" w:rsidRDefault="00B550E5" w14:paraId="36268629" w14:textId="64256E8E">
            <w:pPr>
              <w:rPr>
                <w:rFonts w:ascii="Arial" w:hAnsi="Arial" w:cs="Arial"/>
                <w:i/>
                <w:iCs/>
              </w:rPr>
            </w:pPr>
            <w:r w:rsidRPr="00B550E5">
              <w:rPr>
                <w:rFonts w:ascii="Arial" w:hAnsi="Arial" w:cs="Arial"/>
                <w:i/>
                <w:iCs/>
                <w:color w:val="FFFFFF" w:themeColor="background1"/>
              </w:rPr>
              <w:t xml:space="preserve">Student to describe any personalised needs (learning, medical, access etc.) that may support Industry in providing a positive work </w:t>
            </w:r>
            <w:r w:rsidR="001E6CF6">
              <w:rPr>
                <w:rFonts w:ascii="Arial" w:hAnsi="Arial" w:cs="Arial"/>
                <w:i/>
                <w:iCs/>
                <w:color w:val="FFFFFF" w:themeColor="background1"/>
              </w:rPr>
              <w:t>sampling</w:t>
            </w:r>
            <w:r w:rsidRPr="00B550E5">
              <w:rPr>
                <w:rFonts w:ascii="Arial" w:hAnsi="Arial" w:cs="Arial"/>
                <w:i/>
                <w:iCs/>
                <w:color w:val="FFFFFF" w:themeColor="background1"/>
              </w:rPr>
              <w:t xml:space="preserve"> placement. </w:t>
            </w:r>
          </w:p>
        </w:tc>
      </w:tr>
      <w:tr w:rsidRPr="0049081F" w:rsidR="00FB7D34" w:rsidTr="5E6A42F7" w14:paraId="7AA6139A" w14:textId="77777777">
        <w:tc>
          <w:tcPr>
            <w:tcW w:w="9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="00FB7D34" w:rsidP="00FB7D34" w:rsidRDefault="00FB7D34" w14:paraId="2DEE630D" w14:textId="77777777">
            <w:pPr>
              <w:spacing w:before="120" w:after="0"/>
              <w:contextualSpacing/>
              <w:rPr>
                <w:rFonts w:cs="Arial"/>
              </w:rPr>
            </w:pPr>
          </w:p>
          <w:p w:rsidR="00B550E5" w:rsidP="00FB7D34" w:rsidRDefault="00B550E5" w14:paraId="09338BDC" w14:textId="77777777">
            <w:pPr>
              <w:spacing w:before="120" w:after="0"/>
              <w:contextualSpacing/>
              <w:rPr>
                <w:rFonts w:cs="Arial"/>
              </w:rPr>
            </w:pPr>
          </w:p>
          <w:p w:rsidR="00B550E5" w:rsidP="00FB7D34" w:rsidRDefault="00B550E5" w14:paraId="3F153240" w14:textId="77777777">
            <w:pPr>
              <w:spacing w:before="120" w:after="0"/>
              <w:contextualSpacing/>
              <w:rPr>
                <w:rFonts w:cs="Arial"/>
              </w:rPr>
            </w:pPr>
          </w:p>
          <w:p w:rsidR="00B550E5" w:rsidP="00FB7D34" w:rsidRDefault="00B550E5" w14:paraId="44322004" w14:textId="77777777">
            <w:pPr>
              <w:spacing w:before="120" w:after="0"/>
              <w:contextualSpacing/>
              <w:rPr>
                <w:rFonts w:cs="Arial"/>
              </w:rPr>
            </w:pPr>
          </w:p>
          <w:p w:rsidRPr="00FB7D34" w:rsidR="00B550E5" w:rsidP="00FB7D34" w:rsidRDefault="00B550E5" w14:paraId="22859B5D" w14:textId="77777777">
            <w:pPr>
              <w:spacing w:before="120" w:after="0"/>
              <w:contextualSpacing/>
              <w:rPr>
                <w:rFonts w:cs="Arial"/>
              </w:rPr>
            </w:pPr>
          </w:p>
        </w:tc>
      </w:tr>
    </w:tbl>
    <w:p w:rsidR="00C15937" w:rsidRDefault="00C15937" w14:paraId="2BAC98D1" w14:textId="77777777"/>
    <w:p w:rsidR="008F08A0" w:rsidRDefault="00DC1C30" w14:paraId="72651D83" w14:textId="71712885">
      <w:pPr>
        <w:spacing w:before="0" w:after="0"/>
        <w:rPr>
          <w:rFonts w:ascii="Arial" w:hAnsi="Arial" w:eastAsia="Times New Roman" w:cs="Times New Roman"/>
          <w:b/>
          <w:bCs/>
          <w:color w:val="000000" w:themeColor="text2"/>
          <w:kern w:val="0"/>
          <w:sz w:val="22"/>
          <w:szCs w:val="22"/>
          <w:lang w:eastAsia="en-AU"/>
          <w14:ligatures w14:val="none"/>
        </w:rPr>
      </w:pPr>
      <w:r w:rsidR="00DC1C30">
        <w:rPr/>
        <w:t xml:space="preserve">Thank you for hosting </w:t>
      </w:r>
      <w:r w:rsidR="001E6CF6">
        <w:rPr/>
        <w:t xml:space="preserve">my </w:t>
      </w:r>
      <w:r w:rsidR="00DC1C30">
        <w:rPr/>
        <w:t xml:space="preserve">work </w:t>
      </w:r>
      <w:r w:rsidR="001E6CF6">
        <w:rPr/>
        <w:t>sampling</w:t>
      </w:r>
      <w:r w:rsidR="00DC1C30">
        <w:rPr/>
        <w:t xml:space="preserve"> placement at your manufacturing business.</w:t>
      </w:r>
      <w:r>
        <w:br w:type="page"/>
      </w:r>
    </w:p>
    <w:sectPr w:rsidR="00A75E2C" w:rsidSect="00391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337E8" w:rsidP="009125CB" w:rsidRDefault="000337E8" w14:paraId="3CCD9B58" w14:textId="77777777">
      <w:r>
        <w:separator/>
      </w:r>
    </w:p>
    <w:p w:rsidR="000337E8" w:rsidP="009125CB" w:rsidRDefault="000337E8" w14:paraId="36CD6672" w14:textId="77777777"/>
    <w:p w:rsidR="000337E8" w:rsidP="009125CB" w:rsidRDefault="000337E8" w14:paraId="00DFF757" w14:textId="77777777"/>
    <w:p w:rsidR="000337E8" w:rsidP="009125CB" w:rsidRDefault="000337E8" w14:paraId="2B206281" w14:textId="77777777"/>
  </w:endnote>
  <w:endnote w:type="continuationSeparator" w:id="0">
    <w:p w:rsidR="000337E8" w:rsidP="009125CB" w:rsidRDefault="000337E8" w14:paraId="1C6E415B" w14:textId="77777777">
      <w:r>
        <w:continuationSeparator/>
      </w:r>
    </w:p>
    <w:p w:rsidR="000337E8" w:rsidP="009125CB" w:rsidRDefault="000337E8" w14:paraId="4CCDFDC3" w14:textId="77777777"/>
    <w:p w:rsidR="000337E8" w:rsidP="009125CB" w:rsidRDefault="000337E8" w14:paraId="158CFECB" w14:textId="77777777"/>
    <w:p w:rsidR="000337E8" w:rsidP="009125CB" w:rsidRDefault="000337E8" w14:paraId="5D175E8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:rsidR="00052A11" w:rsidP="009125CB" w:rsidRDefault="00052A11" w14:paraId="01F1D47C" w14:textId="77777777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052A11" w:rsidP="009125CB" w:rsidRDefault="00052A11" w14:paraId="35713A51" w14:textId="77777777"/>
  <w:p w:rsidR="00FD0A76" w:rsidP="009125CB" w:rsidRDefault="00FD0A76" w14:paraId="53D701C7" w14:textId="77777777"/>
  <w:p w:rsidR="00FD0A76" w:rsidP="009125CB" w:rsidRDefault="00FD0A76" w14:paraId="7A6C23A7" w14:textId="77777777"/>
  <w:p w:rsidR="00FD0A76" w:rsidP="009125CB" w:rsidRDefault="00FD0A76" w14:paraId="21A0C13F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color="808080" w:themeColor="background2" w:themeShade="80" w:sz="4" w:space="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Pr="00431D9B" w:rsidR="002E1B9C" w:rsidTr="5E6A42F7" w14:paraId="7127433E" w14:textId="77777777">
      <w:trPr>
        <w:trHeight w:val="255"/>
      </w:trPr>
      <w:tc>
        <w:tcPr>
          <w:tcW w:w="3828" w:type="dxa"/>
          <w:vAlign w:val="bottom"/>
        </w:tcPr>
        <w:p w:rsidRPr="002E1B9C" w:rsidR="002E1B9C" w:rsidP="009125CB" w:rsidRDefault="00EC7599" w14:paraId="4FF8E10B" w14:textId="77777777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:rsidRPr="0071425C" w:rsidR="002E1B9C" w:rsidP="009125CB" w:rsidRDefault="5E6A42F7" w14:paraId="19DE4215" w14:textId="4A8A2561">
          <w:pPr>
            <w:pStyle w:val="FooterMiddle"/>
          </w:pPr>
          <w:r>
            <w:t xml:space="preserve">Last updated </w:t>
          </w:r>
          <w:r w:rsidR="002E1B9C">
            <w:fldChar w:fldCharType="begin"/>
          </w:r>
          <w:r w:rsidR="002E1B9C">
            <w:instrText xml:space="preserve"> DATE \@ "d MMMM yyyy" </w:instrText>
          </w:r>
          <w:r w:rsidR="002E1B9C">
            <w:fldChar w:fldCharType="separate"/>
          </w:r>
          <w:r w:rsidR="001E6CF6">
            <w:rPr>
              <w:noProof/>
            </w:rPr>
            <w:t>26 August 2025</w:t>
          </w:r>
          <w:r w:rsidR="002E1B9C">
            <w:fldChar w:fldCharType="end"/>
          </w:r>
        </w:p>
      </w:tc>
      <w:tc>
        <w:tcPr>
          <w:tcW w:w="3685" w:type="dxa"/>
          <w:vAlign w:val="bottom"/>
        </w:tcPr>
        <w:p w:rsidRPr="002E1B9C" w:rsidR="002E1B9C" w:rsidP="009125CB" w:rsidRDefault="002E1B9C" w14:paraId="7E99E65C" w14:textId="77777777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:rsidRPr="0071425C" w:rsidR="002E1B9C" w:rsidP="009125CB" w:rsidRDefault="002E1B9C" w14:paraId="0A4B8A0D" w14:textId="77777777">
    <w:pPr>
      <w:pStyle w:val="Footer"/>
    </w:pPr>
  </w:p>
  <w:p w:rsidRPr="002E1B9C" w:rsidR="00FD0A76" w:rsidP="009125CB" w:rsidRDefault="00FD0A76" w14:paraId="0EFBD730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1425C" w:rsidR="005E0024" w:rsidP="009125CB" w:rsidRDefault="005E0024" w14:paraId="274E7DC9" w14:textId="77777777">
    <w:pPr>
      <w:pStyle w:val="Footer"/>
    </w:pPr>
  </w:p>
  <w:p w:rsidRPr="005E0024" w:rsidR="007C6219" w:rsidP="009125CB" w:rsidRDefault="007C6219" w14:paraId="093C5B7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337E8" w:rsidP="009125CB" w:rsidRDefault="000337E8" w14:paraId="0E5BF976" w14:textId="77777777">
      <w:r>
        <w:separator/>
      </w:r>
    </w:p>
    <w:p w:rsidR="000337E8" w:rsidP="009125CB" w:rsidRDefault="000337E8" w14:paraId="797DE01B" w14:textId="77777777"/>
    <w:p w:rsidR="000337E8" w:rsidP="009125CB" w:rsidRDefault="000337E8" w14:paraId="6D0B6D82" w14:textId="77777777"/>
    <w:p w:rsidR="000337E8" w:rsidP="009125CB" w:rsidRDefault="000337E8" w14:paraId="6A74FE3F" w14:textId="77777777"/>
  </w:footnote>
  <w:footnote w:type="continuationSeparator" w:id="0">
    <w:p w:rsidR="000337E8" w:rsidP="009125CB" w:rsidRDefault="000337E8" w14:paraId="3E813D7A" w14:textId="77777777">
      <w:r>
        <w:continuationSeparator/>
      </w:r>
    </w:p>
    <w:p w:rsidR="000337E8" w:rsidP="009125CB" w:rsidRDefault="000337E8" w14:paraId="7F203F9E" w14:textId="77777777"/>
    <w:p w:rsidR="000337E8" w:rsidP="009125CB" w:rsidRDefault="000337E8" w14:paraId="1335897C" w14:textId="77777777"/>
    <w:p w:rsidR="000337E8" w:rsidP="009125CB" w:rsidRDefault="000337E8" w14:paraId="07E821E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90D2F" w:rsidRDefault="00590D2F" w14:paraId="4AB5831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svg="http://schemas.microsoft.com/office/drawing/2016/SVG/main" mc:Ignorable="w14 w15 w16se w16cid w16 w16cex w16sdtdh w16sdtfl w16du wp14">
  <w:p w:rsidR="002426A1" w:rsidP="00A7658F" w:rsidRDefault="009C72A4" w14:paraId="385F1B9E" w14:textId="77777777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0CC63AA" wp14:editId="0C1834F2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E1B9C" w:rsidR="002E1B9C" w:rsidP="009125CB" w:rsidRDefault="002E1B9C" w14:paraId="00621E0E" w14:textId="77777777">
    <w:pPr>
      <w:pStyle w:val="FooterRight"/>
      <w:rPr>
        <w:noProof/>
      </w:rPr>
    </w:pPr>
  </w:p>
  <w:p w:rsidR="00426133" w:rsidP="009125CB" w:rsidRDefault="00426133" w14:paraId="4F27A539" w14:textId="77777777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hint="default" w:ascii="Symbol" w:hAnsi="Symbol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2D205ED9"/>
    <w:multiLevelType w:val="hybridMultilevel"/>
    <w:tmpl w:val="82F67F44"/>
    <w:lvl w:ilvl="0" w:tplc="B3344A16">
      <w:start w:val="1"/>
      <w:numFmt w:val="bullet"/>
      <w:lvlText w:val=""/>
      <w:lvlJc w:val="left"/>
      <w:pPr>
        <w:ind w:left="108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hint="default" w:ascii="Wingdings" w:hAnsi="Wingdings"/>
      </w:rPr>
    </w:lvl>
  </w:abstractNum>
  <w:abstractNum w:abstractNumId="18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565F73"/>
    <w:multiLevelType w:val="hybridMultilevel"/>
    <w:tmpl w:val="85AA2DB0"/>
    <w:lvl w:ilvl="0" w:tplc="B3344A16">
      <w:start w:val="1"/>
      <w:numFmt w:val="bullet"/>
      <w:lvlText w:val=""/>
      <w:lvlJc w:val="left"/>
      <w:pPr>
        <w:ind w:left="36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hint="default" w:ascii="Wingdings" w:hAnsi="Wingdings"/>
      </w:rPr>
    </w:lvl>
  </w:abstractNum>
  <w:abstractNum w:abstractNumId="21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hint="default" w:ascii="Symbol" w:hAnsi="Symbol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CF94FD1"/>
    <w:multiLevelType w:val="hybridMultilevel"/>
    <w:tmpl w:val="6AA0F056"/>
    <w:lvl w:ilvl="0" w:tplc="B3344A16">
      <w:start w:val="1"/>
      <w:numFmt w:val="bullet"/>
      <w:lvlText w:val=""/>
      <w:lvlJc w:val="left"/>
      <w:pPr>
        <w:ind w:left="108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hint="default" w:ascii="Wingdings" w:hAnsi="Wingdings"/>
      </w:rPr>
    </w:lvl>
  </w:abstractNum>
  <w:abstractNum w:abstractNumId="23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92A25F4"/>
    <w:multiLevelType w:val="hybridMultilevel"/>
    <w:tmpl w:val="CDDC1818"/>
    <w:lvl w:ilvl="0" w:tplc="B3344A16">
      <w:start w:val="1"/>
      <w:numFmt w:val="bullet"/>
      <w:lvlText w:val=""/>
      <w:lvlJc w:val="left"/>
      <w:pPr>
        <w:ind w:left="108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2457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3177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897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617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5337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6057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777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7497" w:hanging="360"/>
      </w:pPr>
      <w:rPr>
        <w:rFonts w:hint="default" w:ascii="Wingdings" w:hAnsi="Wingdings"/>
      </w:rPr>
    </w:lvl>
  </w:abstractNum>
  <w:abstractNum w:abstractNumId="25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4346D18"/>
    <w:multiLevelType w:val="hybridMultilevel"/>
    <w:tmpl w:val="2612FD0C"/>
    <w:lvl w:ilvl="0" w:tplc="B3344A16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6DFD71F"/>
    <w:multiLevelType w:val="hybridMultilevel"/>
    <w:tmpl w:val="FFFFFFFF"/>
    <w:lvl w:ilvl="0" w:tplc="B9022312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/>
      </w:rPr>
    </w:lvl>
    <w:lvl w:ilvl="1" w:tplc="B1E8915A">
      <w:start w:val="1"/>
      <w:numFmt w:val="lowerLetter"/>
      <w:lvlText w:val="%2."/>
      <w:lvlJc w:val="left"/>
      <w:pPr>
        <w:ind w:left="1440" w:hanging="360"/>
      </w:pPr>
    </w:lvl>
    <w:lvl w:ilvl="2" w:tplc="95403636">
      <w:start w:val="1"/>
      <w:numFmt w:val="lowerRoman"/>
      <w:lvlText w:val="%3."/>
      <w:lvlJc w:val="right"/>
      <w:pPr>
        <w:ind w:left="2160" w:hanging="180"/>
      </w:pPr>
    </w:lvl>
    <w:lvl w:ilvl="3" w:tplc="1A9E96EE">
      <w:start w:val="1"/>
      <w:numFmt w:val="decimal"/>
      <w:lvlText w:val="%4."/>
      <w:lvlJc w:val="left"/>
      <w:pPr>
        <w:ind w:left="2880" w:hanging="360"/>
      </w:pPr>
    </w:lvl>
    <w:lvl w:ilvl="4" w:tplc="8DD23AEE">
      <w:start w:val="1"/>
      <w:numFmt w:val="lowerLetter"/>
      <w:lvlText w:val="%5."/>
      <w:lvlJc w:val="left"/>
      <w:pPr>
        <w:ind w:left="3600" w:hanging="360"/>
      </w:pPr>
    </w:lvl>
    <w:lvl w:ilvl="5" w:tplc="1DBE8A7A">
      <w:start w:val="1"/>
      <w:numFmt w:val="lowerRoman"/>
      <w:lvlText w:val="%6."/>
      <w:lvlJc w:val="right"/>
      <w:pPr>
        <w:ind w:left="4320" w:hanging="180"/>
      </w:pPr>
    </w:lvl>
    <w:lvl w:ilvl="6" w:tplc="04DA9956">
      <w:start w:val="1"/>
      <w:numFmt w:val="decimal"/>
      <w:lvlText w:val="%7."/>
      <w:lvlJc w:val="left"/>
      <w:pPr>
        <w:ind w:left="5040" w:hanging="360"/>
      </w:pPr>
    </w:lvl>
    <w:lvl w:ilvl="7" w:tplc="111CCACE">
      <w:start w:val="1"/>
      <w:numFmt w:val="lowerLetter"/>
      <w:lvlText w:val="%8."/>
      <w:lvlJc w:val="left"/>
      <w:pPr>
        <w:ind w:left="5760" w:hanging="360"/>
      </w:pPr>
    </w:lvl>
    <w:lvl w:ilvl="8" w:tplc="CA9A25B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3"/>
  </w:num>
  <w:num w:numId="2" w16cid:durableId="890966164">
    <w:abstractNumId w:val="18"/>
  </w:num>
  <w:num w:numId="3" w16cid:durableId="1776317215">
    <w:abstractNumId w:val="36"/>
  </w:num>
  <w:num w:numId="4" w16cid:durableId="1534071080">
    <w:abstractNumId w:val="32"/>
  </w:num>
  <w:num w:numId="5" w16cid:durableId="1673219778">
    <w:abstractNumId w:val="15"/>
  </w:num>
  <w:num w:numId="6" w16cid:durableId="1200585890">
    <w:abstractNumId w:val="31"/>
  </w:num>
  <w:num w:numId="7" w16cid:durableId="1908228620">
    <w:abstractNumId w:val="21"/>
  </w:num>
  <w:num w:numId="8" w16cid:durableId="1147357831">
    <w:abstractNumId w:val="29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9"/>
  </w:num>
  <w:num w:numId="19" w16cid:durableId="173418005">
    <w:abstractNumId w:val="25"/>
  </w:num>
  <w:num w:numId="20" w16cid:durableId="181164802">
    <w:abstractNumId w:val="26"/>
  </w:num>
  <w:num w:numId="21" w16cid:durableId="1705398770">
    <w:abstractNumId w:val="11"/>
  </w:num>
  <w:num w:numId="22" w16cid:durableId="881602498">
    <w:abstractNumId w:val="33"/>
  </w:num>
  <w:num w:numId="23" w16cid:durableId="156463920">
    <w:abstractNumId w:val="23"/>
  </w:num>
  <w:num w:numId="24" w16cid:durableId="1812669698">
    <w:abstractNumId w:val="9"/>
  </w:num>
  <w:num w:numId="25" w16cid:durableId="1072124832">
    <w:abstractNumId w:val="14"/>
  </w:num>
  <w:num w:numId="26" w16cid:durableId="28071360">
    <w:abstractNumId w:val="34"/>
  </w:num>
  <w:num w:numId="27" w16cid:durableId="509024134">
    <w:abstractNumId w:val="16"/>
  </w:num>
  <w:num w:numId="28" w16cid:durableId="474566187">
    <w:abstractNumId w:val="37"/>
  </w:num>
  <w:num w:numId="29" w16cid:durableId="1597324625">
    <w:abstractNumId w:val="10"/>
  </w:num>
  <w:num w:numId="30" w16cid:durableId="1760828359">
    <w:abstractNumId w:val="27"/>
  </w:num>
  <w:num w:numId="31" w16cid:durableId="1351758974">
    <w:abstractNumId w:val="28"/>
  </w:num>
  <w:num w:numId="32" w16cid:durableId="2112775992">
    <w:abstractNumId w:val="12"/>
  </w:num>
  <w:num w:numId="33" w16cid:durableId="3359696">
    <w:abstractNumId w:val="20"/>
  </w:num>
  <w:num w:numId="34" w16cid:durableId="917907554">
    <w:abstractNumId w:val="24"/>
  </w:num>
  <w:num w:numId="35" w16cid:durableId="1935822219">
    <w:abstractNumId w:val="35"/>
  </w:num>
  <w:num w:numId="36" w16cid:durableId="1179537948">
    <w:abstractNumId w:val="22"/>
  </w:num>
  <w:num w:numId="37" w16cid:durableId="75712448">
    <w:abstractNumId w:val="17"/>
  </w:num>
  <w:num w:numId="38" w16cid:durableId="19480872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dirty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3E"/>
    <w:rsid w:val="00004350"/>
    <w:rsid w:val="000175FA"/>
    <w:rsid w:val="000212CC"/>
    <w:rsid w:val="000272C0"/>
    <w:rsid w:val="00027675"/>
    <w:rsid w:val="00027B8E"/>
    <w:rsid w:val="000337E8"/>
    <w:rsid w:val="00035D0D"/>
    <w:rsid w:val="00041F7C"/>
    <w:rsid w:val="00047E11"/>
    <w:rsid w:val="00050FAD"/>
    <w:rsid w:val="00051820"/>
    <w:rsid w:val="00052A11"/>
    <w:rsid w:val="000618D8"/>
    <w:rsid w:val="00062725"/>
    <w:rsid w:val="0006692A"/>
    <w:rsid w:val="00066B68"/>
    <w:rsid w:val="0006718D"/>
    <w:rsid w:val="000712D2"/>
    <w:rsid w:val="00075DAC"/>
    <w:rsid w:val="00077690"/>
    <w:rsid w:val="000853F0"/>
    <w:rsid w:val="00085C52"/>
    <w:rsid w:val="000A1CF3"/>
    <w:rsid w:val="000A34CC"/>
    <w:rsid w:val="000A6E52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5728A"/>
    <w:rsid w:val="001612E2"/>
    <w:rsid w:val="00162878"/>
    <w:rsid w:val="00171235"/>
    <w:rsid w:val="00171BD9"/>
    <w:rsid w:val="00177312"/>
    <w:rsid w:val="00182E0E"/>
    <w:rsid w:val="001A6357"/>
    <w:rsid w:val="001B0D76"/>
    <w:rsid w:val="001B1387"/>
    <w:rsid w:val="001B2BF3"/>
    <w:rsid w:val="001C0F1B"/>
    <w:rsid w:val="001C3CEF"/>
    <w:rsid w:val="001C489D"/>
    <w:rsid w:val="001C5376"/>
    <w:rsid w:val="001D2442"/>
    <w:rsid w:val="001D2D84"/>
    <w:rsid w:val="001E6CF6"/>
    <w:rsid w:val="001F0E0F"/>
    <w:rsid w:val="001F2F98"/>
    <w:rsid w:val="001F76B5"/>
    <w:rsid w:val="002075FB"/>
    <w:rsid w:val="002122DB"/>
    <w:rsid w:val="00212845"/>
    <w:rsid w:val="00216500"/>
    <w:rsid w:val="002176A7"/>
    <w:rsid w:val="002201D7"/>
    <w:rsid w:val="002229F0"/>
    <w:rsid w:val="002426A1"/>
    <w:rsid w:val="0024359D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B576B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1C7B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3FF1"/>
    <w:rsid w:val="00484C9F"/>
    <w:rsid w:val="004921B5"/>
    <w:rsid w:val="00492B94"/>
    <w:rsid w:val="004A3C2A"/>
    <w:rsid w:val="004A7807"/>
    <w:rsid w:val="004B4E0F"/>
    <w:rsid w:val="004B4F0B"/>
    <w:rsid w:val="004B598F"/>
    <w:rsid w:val="004C762F"/>
    <w:rsid w:val="004D1731"/>
    <w:rsid w:val="004D1A24"/>
    <w:rsid w:val="004D3588"/>
    <w:rsid w:val="004E08E2"/>
    <w:rsid w:val="00501743"/>
    <w:rsid w:val="00502852"/>
    <w:rsid w:val="00507D95"/>
    <w:rsid w:val="00536ADD"/>
    <w:rsid w:val="005433A1"/>
    <w:rsid w:val="0054568C"/>
    <w:rsid w:val="00547EA7"/>
    <w:rsid w:val="00557095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E0024"/>
    <w:rsid w:val="005E00D2"/>
    <w:rsid w:val="005E03FA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45F0F"/>
    <w:rsid w:val="00662805"/>
    <w:rsid w:val="006642F1"/>
    <w:rsid w:val="0066645B"/>
    <w:rsid w:val="00671BAF"/>
    <w:rsid w:val="00680894"/>
    <w:rsid w:val="00680EC9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41D3"/>
    <w:rsid w:val="006C616D"/>
    <w:rsid w:val="006D47DB"/>
    <w:rsid w:val="006D588E"/>
    <w:rsid w:val="006F41C2"/>
    <w:rsid w:val="00705358"/>
    <w:rsid w:val="0070683E"/>
    <w:rsid w:val="0071425C"/>
    <w:rsid w:val="00717028"/>
    <w:rsid w:val="007312AE"/>
    <w:rsid w:val="00734686"/>
    <w:rsid w:val="0073530C"/>
    <w:rsid w:val="007450AC"/>
    <w:rsid w:val="00752CD6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C3CAB"/>
    <w:rsid w:val="007C6219"/>
    <w:rsid w:val="007D1388"/>
    <w:rsid w:val="007D3DCD"/>
    <w:rsid w:val="007E1382"/>
    <w:rsid w:val="007E3336"/>
    <w:rsid w:val="007E3B2F"/>
    <w:rsid w:val="0080551A"/>
    <w:rsid w:val="008074CB"/>
    <w:rsid w:val="00810025"/>
    <w:rsid w:val="0082109F"/>
    <w:rsid w:val="00837177"/>
    <w:rsid w:val="00845389"/>
    <w:rsid w:val="008477F9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DE1"/>
    <w:rsid w:val="008C3FDC"/>
    <w:rsid w:val="008C6121"/>
    <w:rsid w:val="008D0421"/>
    <w:rsid w:val="008E3A0B"/>
    <w:rsid w:val="008F08A0"/>
    <w:rsid w:val="008F3896"/>
    <w:rsid w:val="008F558B"/>
    <w:rsid w:val="008F5BB6"/>
    <w:rsid w:val="00902CDE"/>
    <w:rsid w:val="009125CB"/>
    <w:rsid w:val="00913F0F"/>
    <w:rsid w:val="00924B81"/>
    <w:rsid w:val="00931E52"/>
    <w:rsid w:val="00941FC8"/>
    <w:rsid w:val="00971393"/>
    <w:rsid w:val="00971CF7"/>
    <w:rsid w:val="00993F21"/>
    <w:rsid w:val="009A12D4"/>
    <w:rsid w:val="009A70AE"/>
    <w:rsid w:val="009A7A96"/>
    <w:rsid w:val="009B7DE6"/>
    <w:rsid w:val="009C2321"/>
    <w:rsid w:val="009C72A4"/>
    <w:rsid w:val="009D0DEE"/>
    <w:rsid w:val="009F3CD4"/>
    <w:rsid w:val="009F40EA"/>
    <w:rsid w:val="009F7DA1"/>
    <w:rsid w:val="00A02A53"/>
    <w:rsid w:val="00A15B74"/>
    <w:rsid w:val="00A251FA"/>
    <w:rsid w:val="00A37E25"/>
    <w:rsid w:val="00A472B4"/>
    <w:rsid w:val="00A5187F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C1B53"/>
    <w:rsid w:val="00AE7B2D"/>
    <w:rsid w:val="00AF3BCF"/>
    <w:rsid w:val="00B06C89"/>
    <w:rsid w:val="00B07553"/>
    <w:rsid w:val="00B125A5"/>
    <w:rsid w:val="00B230D0"/>
    <w:rsid w:val="00B300C7"/>
    <w:rsid w:val="00B3336D"/>
    <w:rsid w:val="00B42C75"/>
    <w:rsid w:val="00B54146"/>
    <w:rsid w:val="00B550E5"/>
    <w:rsid w:val="00B553E9"/>
    <w:rsid w:val="00B830BE"/>
    <w:rsid w:val="00B90D53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15937"/>
    <w:rsid w:val="00C162FC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663C8"/>
    <w:rsid w:val="00C76D62"/>
    <w:rsid w:val="00C84F66"/>
    <w:rsid w:val="00C86F22"/>
    <w:rsid w:val="00CA65AA"/>
    <w:rsid w:val="00CB5C2D"/>
    <w:rsid w:val="00CB5EAF"/>
    <w:rsid w:val="00CC0317"/>
    <w:rsid w:val="00CC5507"/>
    <w:rsid w:val="00CD1A5E"/>
    <w:rsid w:val="00CE16DB"/>
    <w:rsid w:val="00CE544F"/>
    <w:rsid w:val="00CF1790"/>
    <w:rsid w:val="00CF4C5D"/>
    <w:rsid w:val="00CF6C04"/>
    <w:rsid w:val="00D06A9E"/>
    <w:rsid w:val="00D12195"/>
    <w:rsid w:val="00D2138E"/>
    <w:rsid w:val="00D4502D"/>
    <w:rsid w:val="00D644A1"/>
    <w:rsid w:val="00D73BB3"/>
    <w:rsid w:val="00D74634"/>
    <w:rsid w:val="00D75823"/>
    <w:rsid w:val="00D81CDC"/>
    <w:rsid w:val="00D82E27"/>
    <w:rsid w:val="00D85CD9"/>
    <w:rsid w:val="00D901BB"/>
    <w:rsid w:val="00D90FD9"/>
    <w:rsid w:val="00DA6E77"/>
    <w:rsid w:val="00DB579B"/>
    <w:rsid w:val="00DB7DF2"/>
    <w:rsid w:val="00DC1C30"/>
    <w:rsid w:val="00DC313B"/>
    <w:rsid w:val="00DD7274"/>
    <w:rsid w:val="00DE3F30"/>
    <w:rsid w:val="00DE4A9E"/>
    <w:rsid w:val="00DF3426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4575"/>
    <w:rsid w:val="00E35763"/>
    <w:rsid w:val="00E465A3"/>
    <w:rsid w:val="00E6673C"/>
    <w:rsid w:val="00E708AA"/>
    <w:rsid w:val="00E72BDD"/>
    <w:rsid w:val="00E85470"/>
    <w:rsid w:val="00E926B1"/>
    <w:rsid w:val="00EA2E19"/>
    <w:rsid w:val="00EB32A7"/>
    <w:rsid w:val="00EC0B55"/>
    <w:rsid w:val="00EC2049"/>
    <w:rsid w:val="00EC7599"/>
    <w:rsid w:val="00ED409B"/>
    <w:rsid w:val="00EE0706"/>
    <w:rsid w:val="00EE0E37"/>
    <w:rsid w:val="00EE2F6D"/>
    <w:rsid w:val="00EE56B2"/>
    <w:rsid w:val="00EF4E8E"/>
    <w:rsid w:val="00EF54C6"/>
    <w:rsid w:val="00EF6E3C"/>
    <w:rsid w:val="00F003BD"/>
    <w:rsid w:val="00F047B8"/>
    <w:rsid w:val="00F20559"/>
    <w:rsid w:val="00F218F9"/>
    <w:rsid w:val="00F2279A"/>
    <w:rsid w:val="00F25905"/>
    <w:rsid w:val="00F32579"/>
    <w:rsid w:val="00F4152F"/>
    <w:rsid w:val="00F41BD9"/>
    <w:rsid w:val="00F443AD"/>
    <w:rsid w:val="00F47E1B"/>
    <w:rsid w:val="00F54697"/>
    <w:rsid w:val="00F549BD"/>
    <w:rsid w:val="00F6273E"/>
    <w:rsid w:val="00F712E2"/>
    <w:rsid w:val="00F8498E"/>
    <w:rsid w:val="00F922F8"/>
    <w:rsid w:val="00F97096"/>
    <w:rsid w:val="00FA39A4"/>
    <w:rsid w:val="00FA4D70"/>
    <w:rsid w:val="00FA5703"/>
    <w:rsid w:val="00FB0097"/>
    <w:rsid w:val="00FB381C"/>
    <w:rsid w:val="00FB5E5A"/>
    <w:rsid w:val="00FB7D34"/>
    <w:rsid w:val="00FC6E33"/>
    <w:rsid w:val="00FC7768"/>
    <w:rsid w:val="00FD0055"/>
    <w:rsid w:val="00FD0A4B"/>
    <w:rsid w:val="00FD0A76"/>
    <w:rsid w:val="00FD422C"/>
    <w:rsid w:val="00FD5BA3"/>
    <w:rsid w:val="00FE2407"/>
    <w:rsid w:val="3E8E258A"/>
    <w:rsid w:val="53DC78F0"/>
    <w:rsid w:val="5E6A42F7"/>
    <w:rsid w:val="7F37D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DDC29"/>
  <w15:chartTrackingRefBased/>
  <w15:docId w15:val="{F9B395CC-23A0-B04B-94CE-D36191314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 w:qFormat="1"/>
    <w:lsdException w:name="toc 5" w:uiPriority="39" w:semiHidden="1" w:unhideWhenUsed="1" w:qFormat="1"/>
    <w:lsdException w:name="toc 6" w:uiPriority="39" w:semiHidden="1" w:unhideWhenUsed="1"/>
    <w:lsdException w:name="toc 7" w:uiPriority="39" w:semiHidden="1" w:unhideWhenUsed="1" w:qFormat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F8498E"/>
    <w:pPr>
      <w:spacing w:before="0"/>
      <w:outlineLvl w:val="2"/>
    </w:pPr>
    <w:rPr>
      <w:rFonts w:ascii="Arial" w:hAnsi="Arial" w:eastAsia="Times New Roman" w:cs="Arial"/>
      <w:color w:val="000000"/>
      <w:kern w:val="0"/>
      <w:sz w:val="22"/>
      <w:szCs w:val="22"/>
      <w:shd w:val="clear" w:color="auto" w:fill="FFFFFF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77312"/>
    <w:pPr>
      <w:spacing w:before="120" w:after="120"/>
      <w:outlineLvl w:val="3"/>
    </w:pPr>
    <w:rPr>
      <w:rFonts w:ascii="Arial" w:hAnsi="Arial" w:eastAsia="Times New Roman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hAnsi="Arial" w:eastAsia="Times New Roman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hAnsiTheme="majorHAnsi" w:eastAsiaTheme="majorEastAsia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hAnsiTheme="majorHAnsi" w:eastAsiaTheme="majorEastAsia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hAnsiTheme="majorHAnsi" w:eastAsiaTheme="majorEastAsia" w:cstheme="majorBidi"/>
      <w:i/>
      <w:iCs/>
      <w:color w:val="0300BC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7Char" w:customStyle="1">
    <w:name w:val="Heading 7 Char"/>
    <w:basedOn w:val="DefaultParagraphFont"/>
    <w:link w:val="Heading7"/>
    <w:uiPriority w:val="9"/>
    <w:semiHidden/>
    <w:rsid w:val="00FD0055"/>
    <w:rPr>
      <w:rFonts w:asciiTheme="majorHAnsi" w:hAnsiTheme="majorHAnsi" w:eastAsiaTheme="majorEastAsia" w:cstheme="majorBidi"/>
      <w:i/>
      <w:iCs/>
      <w:color w:val="010041" w:themeColor="accent1" w:themeShade="7F"/>
      <w:sz w:val="20"/>
      <w:szCs w:val="20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D0055"/>
    <w:rPr>
      <w:rFonts w:asciiTheme="majorHAnsi" w:hAnsiTheme="majorHAnsi" w:eastAsiaTheme="majorEastAsia" w:cstheme="majorBidi"/>
      <w:color w:val="0300BC" w:themeColor="text1" w:themeTint="D8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D0055"/>
    <w:rPr>
      <w:rFonts w:asciiTheme="majorHAnsi" w:hAnsiTheme="majorHAnsi" w:eastAsiaTheme="majorEastAsia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color="FCCC74" w:themeColor="accent4" w:themeTint="99" w:sz="4" w:space="0"/>
        <w:left w:val="single" w:color="FCCC74" w:themeColor="accent4" w:themeTint="99" w:sz="4" w:space="0"/>
        <w:bottom w:val="single" w:color="FCCC74" w:themeColor="accent4" w:themeTint="99" w:sz="4" w:space="0"/>
        <w:right w:val="single" w:color="FCCC74" w:themeColor="accent4" w:themeTint="99" w:sz="4" w:space="0"/>
        <w:insideH w:val="single" w:color="FCCC74" w:themeColor="accent4" w:themeTint="99" w:sz="4" w:space="0"/>
        <w:insideV w:val="single" w:color="FCCC74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AAB18" w:themeColor="accent4" w:sz="4" w:space="0"/>
          <w:left w:val="single" w:color="FAAB18" w:themeColor="accent4" w:sz="4" w:space="0"/>
          <w:bottom w:val="single" w:color="FAAB18" w:themeColor="accent4" w:sz="4" w:space="0"/>
          <w:right w:val="single" w:color="FAAB18" w:themeColor="accent4" w:sz="4" w:space="0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color="FAAB18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styleId="DefaultTableRed" w:customStyle="1">
    <w:name w:val="Default Table Red"/>
    <w:basedOn w:val="TableNormal"/>
    <w:next w:val="TableNormal"/>
    <w:uiPriority w:val="59"/>
    <w:rsid w:val="009F3CD4"/>
    <w:rPr>
      <w:rFonts w:ascii="Arial" w:hAnsi="Arial" w:eastAsia="Times New Roman" w:cs="Times New Roman"/>
      <w:kern w:val="0"/>
      <w:szCs w:val="20"/>
      <w:lang w:eastAsia="en-AU"/>
      <w14:ligatures w14:val="none"/>
    </w:rPr>
    <w:tblPr>
      <w:tblStyleRowBandSize w:val="1"/>
      <w:tblBorders>
        <w:top w:val="single" w:color="B4B3FF" w:themeColor="text1" w:themeTint="33" w:sz="4" w:space="0"/>
        <w:left w:val="single" w:color="B4B3FF" w:themeColor="text1" w:themeTint="33" w:sz="4" w:space="0"/>
        <w:bottom w:val="single" w:color="B4B3FF" w:themeColor="text1" w:themeTint="33" w:sz="4" w:space="0"/>
        <w:right w:val="single" w:color="B4B3FF" w:themeColor="text1" w:themeTint="33" w:sz="4" w:space="0"/>
        <w:insideH w:val="single" w:color="B4B3FF" w:themeColor="text1" w:themeTint="33" w:sz="4" w:space="0"/>
        <w:insideV w:val="single" w:color="B4B3FF" w:themeColor="text1" w:themeTint="33" w:sz="4" w:space="0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color="030083" w:themeColor="accent1" w:sz="4" w:space="0"/>
          <w:left w:val="single" w:color="030083" w:themeColor="accent1" w:sz="4" w:space="0"/>
          <w:bottom w:val="single" w:color="030083" w:themeColor="accent1" w:sz="4" w:space="0"/>
          <w:right w:val="single" w:color="030083" w:themeColor="accent1" w:sz="4" w:space="0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color="999999" w:themeColor="text2" w:themeTint="66" w:sz="4" w:space="0"/>
          <w:left w:val="single" w:color="999999" w:themeColor="text2" w:themeTint="66" w:sz="4" w:space="0"/>
          <w:bottom w:val="single" w:color="999999" w:themeColor="text2" w:themeTint="66" w:sz="4" w:space="0"/>
          <w:right w:val="single" w:color="999999" w:themeColor="text2" w:themeTint="66" w:sz="4" w:space="0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qFormat/>
    <w:rsid w:val="00586167"/>
    <w:pPr>
      <w:ind w:left="720"/>
    </w:pPr>
    <w:rPr>
      <w:rFonts w:ascii="Arial" w:hAnsi="Arial" w:eastAsia="Calibri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styleId="NoSpacingChar" w:customStyle="1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styleId="HeaderChar" w:customStyle="1">
    <w:name w:val="Header Char"/>
    <w:basedOn w:val="DefaultParagraphFont"/>
    <w:link w:val="Header"/>
    <w:uiPriority w:val="99"/>
    <w:rsid w:val="0071425C"/>
  </w:style>
  <w:style w:type="paragraph" w:styleId="FooterRight" w:customStyle="1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styleId="Heading1Char" w:customStyle="1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styleId="Heading2Char" w:customStyle="1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styleId="Heading3Char" w:customStyle="1">
    <w:name w:val="Heading 3 Char"/>
    <w:basedOn w:val="DefaultParagraphFont"/>
    <w:link w:val="Heading3"/>
    <w:uiPriority w:val="9"/>
    <w:rsid w:val="00F8498E"/>
    <w:rPr>
      <w:rFonts w:ascii="Arial" w:hAnsi="Arial" w:eastAsia="Times New Roman" w:cs="Arial"/>
      <w:color w:val="000000"/>
      <w:kern w:val="0"/>
      <w:sz w:val="22"/>
      <w:szCs w:val="22"/>
      <w:lang w:eastAsia="en-AU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rsid w:val="00177312"/>
    <w:rPr>
      <w:rFonts w:ascii="Arial" w:hAnsi="Arial" w:eastAsia="Times New Roman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character" w:styleId="Heading5Char" w:customStyle="1">
    <w:name w:val="Heading 5 Char"/>
    <w:basedOn w:val="DefaultParagraphFont"/>
    <w:link w:val="Heading5"/>
    <w:uiPriority w:val="9"/>
    <w:rsid w:val="00415688"/>
    <w:rPr>
      <w:rFonts w:ascii="Arial" w:hAnsi="Arial" w:eastAsia="Times New Roman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styleId="Heading6Char" w:customStyle="1">
    <w:name w:val="Heading 6 Char"/>
    <w:basedOn w:val="DefaultParagraphFont"/>
    <w:link w:val="Heading6"/>
    <w:uiPriority w:val="9"/>
    <w:rsid w:val="00141964"/>
    <w:rPr>
      <w:rFonts w:ascii="Arial" w:hAnsi="Arial" w:eastAsia="Times New Roman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hAnsi="Arial" w:eastAsia="Times New Roman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QuoteChar" w:customStyle="1">
    <w:name w:val="Quote Char"/>
    <w:basedOn w:val="DefaultParagraphFont"/>
    <w:link w:val="Quote"/>
    <w:uiPriority w:val="29"/>
    <w:rsid w:val="008B4827"/>
    <w:rPr>
      <w:rFonts w:ascii="Arial" w:hAnsi="Arial" w:eastAsia="Times New Roman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styleId="SubtitleChar" w:customStyle="1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styleId="DocumentHeading" w:customStyle="1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color="D3D4D5" w:themeColor="accent5" w:themeTint="66" w:sz="4" w:space="0"/>
        <w:left w:val="single" w:color="D3D4D5" w:themeColor="accent5" w:themeTint="66" w:sz="4" w:space="0"/>
        <w:bottom w:val="single" w:color="D3D4D5" w:themeColor="accent5" w:themeTint="66" w:sz="4" w:space="0"/>
        <w:right w:val="single" w:color="D3D4D5" w:themeColor="accent5" w:themeTint="66" w:sz="4" w:space="0"/>
        <w:insideH w:val="single" w:color="D3D4D5" w:themeColor="accent5" w:themeTint="66" w:sz="4" w:space="0"/>
        <w:insideV w:val="single" w:color="D3D4D5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BEBFC0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EBFC0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color="1F1BFF" w:themeColor="accent1" w:themeTint="99" w:sz="4" w:space="0"/>
        <w:left w:val="single" w:color="1F1BFF" w:themeColor="accent1" w:themeTint="99" w:sz="4" w:space="0"/>
        <w:bottom w:val="single" w:color="1F1BFF" w:themeColor="accent1" w:themeTint="99" w:sz="4" w:space="0"/>
        <w:right w:val="single" w:color="1F1BFF" w:themeColor="accent1" w:themeTint="99" w:sz="4" w:space="0"/>
        <w:insideH w:val="single" w:color="1F1BFF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30083" w:themeColor="accent1" w:sz="4" w:space="0"/>
          <w:left w:val="single" w:color="030083" w:themeColor="accent1" w:sz="4" w:space="0"/>
          <w:bottom w:val="single" w:color="030083" w:themeColor="accent1" w:sz="4" w:space="0"/>
          <w:right w:val="single" w:color="030083" w:themeColor="accent1" w:sz="4" w:space="0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color="1F1BFF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color="939597" w:themeColor="accent5" w:sz="4" w:space="0"/>
        <w:bottom w:val="single" w:color="939597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939597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939597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AAB18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AAB18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AAB18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AAB18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E6601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E6601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E6601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E6601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color="FAAB18" w:themeColor="accent4" w:sz="4" w:space="0"/>
        <w:left w:val="single" w:color="FAAB18" w:themeColor="accent4" w:sz="4" w:space="0"/>
        <w:bottom w:val="single" w:color="FAAB18" w:themeColor="accent4" w:sz="4" w:space="0"/>
        <w:right w:val="single" w:color="FAAB18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color="FAAB18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AAB18" w:themeColor="accent4" w:sz="4" w:space="0"/>
          <w:right w:val="single" w:color="FAAB18" w:themeColor="accent4" w:sz="4" w:space="0"/>
        </w:tcBorders>
      </w:tcPr>
    </w:tblStylePr>
    <w:tblStylePr w:type="band1Horz">
      <w:tblPr/>
      <w:tcPr>
        <w:tcBorders>
          <w:top w:val="single" w:color="FAAB18" w:themeColor="accent4" w:sz="4" w:space="0"/>
          <w:bottom w:val="single" w:color="FAAB18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AAB18" w:themeColor="accent4" w:sz="4" w:space="0"/>
          <w:left w:val="nil"/>
        </w:tcBorders>
      </w:tcPr>
    </w:tblStylePr>
    <w:tblStylePr w:type="swCell">
      <w:tblPr/>
      <w:tcPr>
        <w:tcBorders>
          <w:top w:val="double" w:color="FAAB18" w:themeColor="accent4" w:sz="4" w:space="0"/>
          <w:right w:val="nil"/>
        </w:tcBorders>
      </w:tcPr>
    </w:tblStylePr>
  </w:style>
  <w:style w:type="paragraph" w:styleId="TableRows" w:customStyle="1">
    <w:name w:val="Table Rows"/>
    <w:autoRedefine/>
    <w:qFormat/>
    <w:rsid w:val="00A75E2C"/>
    <w:pPr>
      <w:spacing w:before="60" w:after="60"/>
      <w:mirrorIndents/>
      <w:jc w:val="center"/>
    </w:pPr>
    <w:rPr>
      <w:rFonts w:ascii="Arial" w:hAnsi="Arial" w:eastAsia="Times New Roman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color="0041CF" w:themeColor="accent2" w:sz="4" w:space="0"/>
        <w:left w:val="single" w:color="0041CF" w:themeColor="accent2" w:sz="4" w:space="0"/>
        <w:bottom w:val="single" w:color="0041CF" w:themeColor="accent2" w:sz="4" w:space="0"/>
        <w:right w:val="single" w:color="0041CF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color="0041CF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41CF" w:themeColor="accent2" w:sz="4" w:space="0"/>
          <w:right w:val="single" w:color="0041CF" w:themeColor="accent2" w:sz="4" w:space="0"/>
        </w:tcBorders>
      </w:tcPr>
    </w:tblStylePr>
    <w:tblStylePr w:type="band1Horz">
      <w:tblPr/>
      <w:tcPr>
        <w:tcBorders>
          <w:top w:val="single" w:color="0041CF" w:themeColor="accent2" w:sz="4" w:space="0"/>
          <w:bottom w:val="single" w:color="0041CF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41CF" w:themeColor="accent2" w:sz="4" w:space="0"/>
          <w:left w:val="nil"/>
        </w:tcBorders>
      </w:tcPr>
    </w:tblStylePr>
    <w:tblStylePr w:type="swCell">
      <w:tblPr/>
      <w:tcPr>
        <w:tcBorders>
          <w:top w:val="double" w:color="0041CF" w:themeColor="accent2" w:sz="4" w:space="0"/>
          <w:right w:val="nil"/>
        </w:tcBorders>
      </w:tcPr>
    </w:tblStylePr>
  </w:style>
  <w:style w:type="paragraph" w:styleId="TableHeadings" w:customStyle="1">
    <w:name w:val="Table Headings"/>
    <w:autoRedefine/>
    <w:qFormat/>
    <w:rsid w:val="00A75E2C"/>
    <w:pPr>
      <w:spacing w:before="80" w:after="80"/>
      <w:ind w:right="-35"/>
    </w:pPr>
    <w:rPr>
      <w:rFonts w:ascii="Arial" w:hAnsi="Arial" w:eastAsia="Times New Roman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styleId="FooterMiddle" w:customStyle="1">
    <w:name w:val="Footer Middle"/>
    <w:basedOn w:val="Normal"/>
    <w:rsid w:val="0071425C"/>
    <w:pPr>
      <w:jc w:val="center"/>
    </w:pPr>
    <w:rPr>
      <w:sz w:val="14"/>
      <w:szCs w:val="14"/>
    </w:rPr>
  </w:style>
  <w:style w:type="paragraph" w:styleId="FooterLeft" w:customStyle="1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1425C"/>
  </w:style>
  <w:style w:type="numbering" w:styleId="CurrentList1" w:customStyle="1">
    <w:name w:val="Current List1"/>
    <w:uiPriority w:val="99"/>
    <w:rsid w:val="001103CE"/>
    <w:pPr>
      <w:numPr>
        <w:numId w:val="2"/>
      </w:numPr>
    </w:pPr>
  </w:style>
  <w:style w:type="numbering" w:styleId="CurrentList2" w:customStyle="1">
    <w:name w:val="Current List2"/>
    <w:uiPriority w:val="99"/>
    <w:rsid w:val="001103CE"/>
    <w:pPr>
      <w:numPr>
        <w:numId w:val="3"/>
      </w:numPr>
    </w:pPr>
  </w:style>
  <w:style w:type="numbering" w:styleId="CurrentList3" w:customStyle="1">
    <w:name w:val="Current List3"/>
    <w:uiPriority w:val="99"/>
    <w:rsid w:val="001103CE"/>
    <w:pPr>
      <w:numPr>
        <w:numId w:val="4"/>
      </w:numPr>
    </w:pPr>
  </w:style>
  <w:style w:type="numbering" w:styleId="CurrentList4" w:customStyle="1">
    <w:name w:val="Current List4"/>
    <w:uiPriority w:val="99"/>
    <w:rsid w:val="001103CE"/>
    <w:pPr>
      <w:numPr>
        <w:numId w:val="5"/>
      </w:numPr>
    </w:pPr>
  </w:style>
  <w:style w:type="numbering" w:styleId="CurrentList5" w:customStyle="1">
    <w:name w:val="Current List5"/>
    <w:uiPriority w:val="99"/>
    <w:rsid w:val="001103CE"/>
    <w:pPr>
      <w:numPr>
        <w:numId w:val="6"/>
      </w:numPr>
    </w:pPr>
  </w:style>
  <w:style w:type="paragraph" w:styleId="BodyBulletedList" w:customStyle="1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color="666666" w:themeColor="accent6" w:themeTint="99" w:sz="4" w:space="0"/>
        <w:bottom w:val="single" w:color="666666" w:themeColor="accent6" w:themeTint="99" w:sz="4" w:space="0"/>
        <w:insideH w:val="single" w:color="666666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color="030083" w:themeColor="accent1" w:sz="4" w:space="0"/>
        <w:left w:val="single" w:color="030083" w:themeColor="accent1" w:sz="4" w:space="0"/>
        <w:bottom w:val="single" w:color="030083" w:themeColor="accent1" w:sz="4" w:space="0"/>
        <w:right w:val="single" w:color="030083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color="030083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30083" w:themeColor="accent1" w:sz="4" w:space="0"/>
          <w:right w:val="single" w:color="030083" w:themeColor="accent1" w:sz="4" w:space="0"/>
        </w:tcBorders>
      </w:tcPr>
    </w:tblStylePr>
    <w:tblStylePr w:type="band1Horz">
      <w:tblPr/>
      <w:tcPr>
        <w:tcBorders>
          <w:top w:val="single" w:color="030083" w:themeColor="accent1" w:sz="4" w:space="0"/>
          <w:bottom w:val="single" w:color="030083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30083" w:themeColor="accent1" w:sz="4" w:space="0"/>
          <w:left w:val="nil"/>
        </w:tcBorders>
      </w:tcPr>
    </w:tblStylePr>
    <w:tblStylePr w:type="swCell">
      <w:tblPr/>
      <w:tcPr>
        <w:tcBorders>
          <w:top w:val="double" w:color="030083" w:themeColor="accent1" w:sz="4" w:space="0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color="FEA266" w:themeColor="accent3" w:themeTint="99" w:sz="4" w:space="0"/>
        <w:left w:val="single" w:color="FEA266" w:themeColor="accent3" w:themeTint="99" w:sz="4" w:space="0"/>
        <w:bottom w:val="single" w:color="FEA266" w:themeColor="accent3" w:themeTint="99" w:sz="4" w:space="0"/>
        <w:right w:val="single" w:color="FEA266" w:themeColor="accent3" w:themeTint="99" w:sz="4" w:space="0"/>
        <w:insideH w:val="single" w:color="FEA266" w:themeColor="accent3" w:themeTint="99" w:sz="4" w:space="0"/>
        <w:insideV w:val="single" w:color="FEA266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E6601" w:themeColor="accent3" w:sz="4" w:space="0"/>
          <w:left w:val="single" w:color="FE6601" w:themeColor="accent3" w:sz="4" w:space="0"/>
          <w:bottom w:val="single" w:color="FE6601" w:themeColor="accent3" w:sz="4" w:space="0"/>
          <w:right w:val="single" w:color="FE6601" w:themeColor="accent3" w:sz="4" w:space="0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color="FE6601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color="BEBFC0" w:themeColor="accent5" w:themeTint="99" w:sz="4" w:space="0"/>
        <w:left w:val="single" w:color="BEBFC0" w:themeColor="accent5" w:themeTint="99" w:sz="4" w:space="0"/>
        <w:bottom w:val="single" w:color="BEBFC0" w:themeColor="accent5" w:themeTint="99" w:sz="4" w:space="0"/>
        <w:right w:val="single" w:color="BEBFC0" w:themeColor="accent5" w:themeTint="99" w:sz="4" w:space="0"/>
        <w:insideH w:val="single" w:color="BEBFC0" w:themeColor="accent5" w:themeTint="99" w:sz="4" w:space="0"/>
        <w:insideV w:val="single" w:color="BEBFC0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39597" w:themeColor="accent5" w:sz="4" w:space="0"/>
          <w:left w:val="single" w:color="939597" w:themeColor="accent5" w:sz="4" w:space="0"/>
          <w:bottom w:val="single" w:color="939597" w:themeColor="accent5" w:sz="4" w:space="0"/>
          <w:right w:val="single" w:color="939597" w:themeColor="accent5" w:sz="4" w:space="0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color="939597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color="666666" w:themeColor="accent6" w:themeTint="99" w:sz="4" w:space="0"/>
        <w:left w:val="single" w:color="666666" w:themeColor="accent6" w:themeTint="99" w:sz="4" w:space="0"/>
        <w:bottom w:val="single" w:color="666666" w:themeColor="accent6" w:themeTint="99" w:sz="4" w:space="0"/>
        <w:right w:val="single" w:color="666666" w:themeColor="accent6" w:themeTint="99" w:sz="4" w:space="0"/>
        <w:insideH w:val="single" w:color="666666" w:themeColor="accent6" w:themeTint="99" w:sz="4" w:space="0"/>
        <w:insideV w:val="single" w:color="666666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color="000000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color="FEC199" w:themeColor="accent3" w:themeTint="66" w:sz="4" w:space="0"/>
        <w:left w:val="single" w:color="FEC199" w:themeColor="accent3" w:themeTint="66" w:sz="4" w:space="0"/>
        <w:bottom w:val="single" w:color="FEC199" w:themeColor="accent3" w:themeTint="66" w:sz="4" w:space="0"/>
        <w:right w:val="single" w:color="FEC199" w:themeColor="accent3" w:themeTint="66" w:sz="4" w:space="0"/>
        <w:insideH w:val="single" w:color="FEC199" w:themeColor="accent3" w:themeTint="66" w:sz="4" w:space="0"/>
        <w:insideV w:val="single" w:color="FEC199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FEA266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EA266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color="1F1BFF" w:themeColor="accent1" w:themeTint="99" w:sz="4" w:space="0"/>
        <w:left w:val="single" w:color="1F1BFF" w:themeColor="accent1" w:themeTint="99" w:sz="4" w:space="0"/>
        <w:bottom w:val="single" w:color="1F1BFF" w:themeColor="accent1" w:themeTint="99" w:sz="4" w:space="0"/>
        <w:right w:val="single" w:color="1F1BFF" w:themeColor="accent1" w:themeTint="99" w:sz="4" w:space="0"/>
        <w:insideH w:val="single" w:color="1F1BFF" w:themeColor="accent1" w:themeTint="99" w:sz="4" w:space="0"/>
        <w:insideV w:val="single" w:color="1F1BFF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30083" w:themeColor="accent1" w:sz="4" w:space="0"/>
          <w:left w:val="single" w:color="030083" w:themeColor="accent1" w:sz="4" w:space="0"/>
          <w:bottom w:val="single" w:color="030083" w:themeColor="accent1" w:sz="4" w:space="0"/>
          <w:right w:val="single" w:color="030083" w:themeColor="accent1" w:sz="4" w:space="0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color="030083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color="4440FF" w:themeColor="text1" w:themeTint="80" w:sz="4" w:space="0"/>
        <w:bottom w:val="single" w:color="4440F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4440F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4440F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4440FF" w:themeColor="text1" w:themeTint="80" w:sz="4" w:space="0"/>
          <w:right w:val="single" w:color="4440FF" w:themeColor="text1" w:themeTint="80" w:sz="4" w:space="0"/>
        </w:tcBorders>
      </w:tcPr>
    </w:tblStylePr>
    <w:tblStylePr w:type="band2Vert">
      <w:tblPr/>
      <w:tcPr>
        <w:tcBorders>
          <w:left w:val="single" w:color="4440FF" w:themeColor="text1" w:themeTint="80" w:sz="4" w:space="0"/>
          <w:right w:val="single" w:color="4440FF" w:themeColor="text1" w:themeTint="80" w:sz="4" w:space="0"/>
        </w:tcBorders>
      </w:tcPr>
    </w:tblStylePr>
    <w:tblStylePr w:type="band1Horz">
      <w:tblPr/>
      <w:tcPr>
        <w:tcBorders>
          <w:top w:val="single" w:color="4440FF" w:themeColor="text1" w:themeTint="80" w:sz="4" w:space="0"/>
          <w:bottom w:val="single" w:color="4440FF" w:themeColor="text1" w:themeTint="80" w:sz="4" w:space="0"/>
        </w:tcBorders>
      </w:tcPr>
    </w:tblStylePr>
  </w:style>
  <w:style w:type="table" w:styleId="DefaultTableBlack" w:customStyle="1">
    <w:name w:val="Default Table Black"/>
    <w:basedOn w:val="TableNormal"/>
    <w:uiPriority w:val="99"/>
    <w:rsid w:val="009F3CD4"/>
    <w:tblPr>
      <w:tblStyleRowBandSize w:val="1"/>
      <w:tblBorders>
        <w:top w:val="single" w:color="B4B3FF" w:themeColor="text1" w:themeTint="33" w:sz="4" w:space="0"/>
        <w:left w:val="single" w:color="B4B3FF" w:themeColor="text1" w:themeTint="33" w:sz="4" w:space="0"/>
        <w:bottom w:val="single" w:color="B4B3FF" w:themeColor="text1" w:themeTint="33" w:sz="4" w:space="0"/>
        <w:right w:val="single" w:color="B4B3FF" w:themeColor="text1" w:themeTint="33" w:sz="4" w:space="0"/>
        <w:insideH w:val="single" w:color="B4B3FF" w:themeColor="text1" w:themeTint="33" w:sz="4" w:space="0"/>
        <w:insideV w:val="single" w:color="B4B3FF" w:themeColor="text1" w:themeTint="33" w:sz="4" w:space="0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uiPriority w:val="39"/>
    <w:rsid w:val="00403F2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CurrentList6" w:customStyle="1">
    <w:name w:val="Current List6"/>
    <w:uiPriority w:val="99"/>
    <w:rsid w:val="00434E09"/>
    <w:pPr>
      <w:numPr>
        <w:numId w:val="8"/>
      </w:numPr>
    </w:pPr>
  </w:style>
  <w:style w:type="paragraph" w:styleId="ContainedTitleRed" w:customStyle="1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styleId="QUOTEStyle1" w:customStyle="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styleId="QUOTEStyle2" w:customStyle="1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color="030083" w:themeColor="accent1" w:sz="48" w:space="0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styleId="QUOTEStyle3" w:customStyle="1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color="030083" w:themeColor="accent1" w:sz="48" w:space="0"/>
      </w:tblBorders>
    </w:tblPr>
    <w:tcPr>
      <w:shd w:val="clear" w:color="auto" w:fill="CCCCCC" w:themeFill="text2" w:themeFillTint="33"/>
      <w:vAlign w:val="center"/>
    </w:tcPr>
  </w:style>
  <w:style w:type="paragraph" w:styleId="IntroParagraph" w:customStyle="1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color="030083" w:themeColor="accent1" w:sz="4" w:space="10"/>
        <w:bottom w:val="single" w:color="030083" w:themeColor="accent1" w:sz="4" w:space="10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styleId="IntenseQuoteChar" w:customStyle="1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styleId="CurrentList7" w:customStyle="1">
    <w:name w:val="Current List7"/>
    <w:uiPriority w:val="99"/>
    <w:rsid w:val="00AA39CE"/>
    <w:pPr>
      <w:numPr>
        <w:numId w:val="19"/>
      </w:numPr>
    </w:pPr>
  </w:style>
  <w:style w:type="paragraph" w:styleId="HeadingOneWhite" w:customStyle="1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styleId="HeadingOneWhiteChar" w:customStyle="1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styleId="StyleHeading1Background1" w:customStyle="1">
    <w:name w:val="Style Heading 1 + Background 1"/>
    <w:basedOn w:val="Heading1"/>
    <w:qFormat/>
    <w:rsid w:val="0066645B"/>
    <w:rPr>
      <w:color w:val="FFFFFF" w:themeColor="background1"/>
    </w:rPr>
  </w:style>
  <w:style w:type="paragraph" w:styleId="CoverSubhead" w:customStyle="1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styleId="Style1" w:customStyle="1">
    <w:name w:val="Style1"/>
    <w:basedOn w:val="ContainedTitleRed"/>
    <w:qFormat/>
    <w:rsid w:val="00BA3965"/>
    <w:pPr>
      <w:framePr w:wrap="notBeside" w:hAnchor="text"/>
      <w:pBdr>
        <w:top w:val="single" w:color="030083" w:themeColor="accent1" w:sz="8" w:space="6"/>
        <w:left w:val="single" w:color="030083" w:themeColor="accent1" w:sz="8" w:space="10"/>
        <w:bottom w:val="single" w:color="030083" w:themeColor="accent1" w:sz="8" w:space="6"/>
        <w:right w:val="single" w:color="030083" w:themeColor="accent1" w:sz="8" w:space="10"/>
      </w:pBdr>
      <w:ind w:left="284"/>
    </w:pPr>
    <w:rPr>
      <w:sz w:val="32"/>
    </w:rPr>
  </w:style>
  <w:style w:type="paragraph" w:styleId="GradientBoxHeading" w:customStyle="1">
    <w:name w:val="Gradient Box Heading"/>
    <w:basedOn w:val="Heading3"/>
    <w:qFormat/>
    <w:rsid w:val="00A7658F"/>
    <w:rPr>
      <w:color w:val="FFFFFF" w:themeColor="background1"/>
    </w:rPr>
  </w:style>
  <w:style w:type="paragraph" w:styleId="ContainedGradientHeading" w:customStyle="1">
    <w:name w:val="Contained Gradient Heading"/>
    <w:basedOn w:val="Heading3"/>
    <w:qFormat/>
    <w:rsid w:val="00A7658F"/>
    <w:rPr>
      <w:color w:val="FFFFFF" w:themeColor="background1"/>
    </w:rPr>
  </w:style>
  <w:style w:type="paragraph" w:styleId="ContainedTitle" w:customStyle="1">
    <w:name w:val="Contained Title"/>
    <w:basedOn w:val="ContainedTitleRed"/>
    <w:qFormat/>
    <w:rsid w:val="00D81CDC"/>
    <w:rPr>
      <w:color w:val="030083" w:themeColor="accent1"/>
    </w:rPr>
  </w:style>
  <w:style w:type="paragraph" w:styleId="DocumentHeadingWhite" w:customStyle="1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styleId="CoverSubheadWhite" w:customStyle="1">
    <w:name w:val="Cover Subhead White"/>
    <w:basedOn w:val="CoverSubhead"/>
    <w:qFormat/>
    <w:rsid w:val="00D4502D"/>
    <w:rPr>
      <w:color w:val="FFFFFF" w:themeColor="background1"/>
    </w:rPr>
  </w:style>
  <w:style w:type="paragraph" w:styleId="SUBWHITE" w:customStyle="1">
    <w:name w:val="*SUB WHITE"/>
    <w:qFormat/>
    <w:rsid w:val="002D6A26"/>
    <w:rPr>
      <w:color w:val="FFFFFF" w:themeColor="background2"/>
      <w:sz w:val="20"/>
      <w:szCs w:val="20"/>
    </w:rPr>
  </w:style>
  <w:style w:type="paragraph" w:styleId="DocumentHeadingGradient" w:customStyle="1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styleId="SubtleReferenceWhite" w:customStyle="1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styleId="UnitContainedHeader" w:customStyle="1">
    <w:name w:val="Unit Contained Header"/>
    <w:basedOn w:val="Heading1"/>
    <w:qFormat/>
    <w:rsid w:val="003D38A3"/>
    <w:pPr>
      <w:framePr w:wrap="around" w:hAnchor="text" w:vAnchor="text" w:y="1"/>
      <w:spacing w:before="0" w:after="0"/>
    </w:pPr>
    <w:rPr>
      <w:color w:val="FFFFFF" w:themeColor="background2"/>
      <w:sz w:val="24"/>
      <w:szCs w:val="24"/>
    </w:rPr>
  </w:style>
  <w:style w:type="paragraph" w:styleId="CourseContainedHeader" w:customStyle="1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styleId="paragraph" w:customStyle="1">
    <w:name w:val="paragraph"/>
    <w:basedOn w:val="Normal"/>
    <w:rsid w:val="004B4E0F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sz w:val="24"/>
      <w:szCs w:val="24"/>
      <w:lang w:eastAsia="en-GB"/>
      <w14:ligatures w14:val="none"/>
    </w:rPr>
  </w:style>
  <w:style w:type="character" w:styleId="normaltextrun" w:customStyle="1">
    <w:name w:val="normaltextrun"/>
    <w:basedOn w:val="DefaultParagraphFont"/>
    <w:rsid w:val="004B4E0F"/>
  </w:style>
  <w:style w:type="character" w:styleId="eop" w:customStyle="1">
    <w:name w:val="eop"/>
    <w:basedOn w:val="DefaultParagraphFont"/>
    <w:rsid w:val="004B4E0F"/>
  </w:style>
  <w:style w:type="paragraph" w:styleId="OrangeNumbers" w:customStyle="1">
    <w:name w:val="Orange Numbers"/>
    <w:basedOn w:val="Heading4"/>
    <w:qFormat/>
    <w:rsid w:val="001C5376"/>
    <w:pPr>
      <w:spacing w:after="0"/>
    </w:pPr>
    <w:rPr>
      <w:color w:val="FE6601" w:themeColor="accent3"/>
    </w:rPr>
  </w:style>
  <w:style w:type="paragraph" w:styleId="Title">
    <w:name w:val="Title"/>
    <w:basedOn w:val="Normal"/>
    <w:next w:val="Normal"/>
    <w:link w:val="TitleChar"/>
    <w:uiPriority w:val="10"/>
    <w:qFormat/>
    <w:rsid w:val="004A7807"/>
    <w:pPr>
      <w:spacing w:before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A7807"/>
    <w:rPr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qcaa.qld.edu.au/downloads/senior-qce/syllabuses/snr_eng_24_app_syll.pdf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eighannnesswilson/Downloads/MSQ36165_ResourceTemplates_WorkSheet%20(1)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0BDE9B74CBE34AB04AB5393FA51959" ma:contentTypeVersion="14" ma:contentTypeDescription="Create a new document." ma:contentTypeScope="" ma:versionID="fcd42887b37d02b6db36ab51e02e9053">
  <xsd:schema xmlns:xsd="http://www.w3.org/2001/XMLSchema" xmlns:xs="http://www.w3.org/2001/XMLSchema" xmlns:p="http://schemas.microsoft.com/office/2006/metadata/properties" xmlns:ns2="c94bc46e-422f-4a6a-8ac5-05ea68472c95" xmlns:ns3="96c0539a-8aba-45dd-ac83-8dc21eaf9a70" targetNamespace="http://schemas.microsoft.com/office/2006/metadata/properties" ma:root="true" ma:fieldsID="570da602667759228527d831dd20c529" ns2:_="" ns3:_="">
    <xsd:import namespace="c94bc46e-422f-4a6a-8ac5-05ea68472c95"/>
    <xsd:import namespace="96c0539a-8aba-45dd-ac83-8dc21eaf9a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bc46e-422f-4a6a-8ac5-05ea68472c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b38a4a9-7397-48a1-b74f-79de11e99f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0539a-8aba-45dd-ac83-8dc21eaf9a7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d954e2-f631-4131-8100-1938443d7f1e}" ma:internalName="TaxCatchAll" ma:showField="CatchAllData" ma:web="96c0539a-8aba-45dd-ac83-8dc21eaf9a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c0539a-8aba-45dd-ac83-8dc21eaf9a70" xsi:nil="true"/>
    <lcf76f155ced4ddcb4097134ff3c332f xmlns="c94bc46e-422f-4a6a-8ac5-05ea68472c9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1601237-3F3B-4E50-A991-7D93999F0C20}"/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3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MSQ36165_ResourceTemplates_WorkSheet (1).dotx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Leighann Ness Wilson</dc:creator>
  <cp:keywords/>
  <dc:description/>
  <cp:lastModifiedBy>Natasha Arthars</cp:lastModifiedBy>
  <cp:revision>3</cp:revision>
  <dcterms:created xsi:type="dcterms:W3CDTF">2025-08-26T00:58:00Z</dcterms:created>
  <dcterms:modified xsi:type="dcterms:W3CDTF">2025-08-26T02:34:56Z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0x010100420BDE9B74CBE34AB04AB5393FA51959</vt:lpwstr>
  </property>
  <property fmtid="{D5CDD505-2E9C-101B-9397-08002B2CF9AE}" pid="3" name="MediaServiceImageTags">
    <vt:lpwstr/>
  </property>
</Properties>
</file>